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2F5" w:rsidRDefault="00C912F5" w:rsidP="00C912F5">
      <w:pPr>
        <w:jc w:val="center"/>
        <w:rPr>
          <w:szCs w:val="24"/>
        </w:rPr>
      </w:pPr>
    </w:p>
    <w:p w:rsidR="00C912F5" w:rsidRDefault="00C912F5" w:rsidP="00C912F5">
      <w:pPr>
        <w:jc w:val="center"/>
        <w:rPr>
          <w:szCs w:val="24"/>
        </w:rPr>
      </w:pPr>
    </w:p>
    <w:p w:rsidR="00C912F5" w:rsidRPr="00877703" w:rsidRDefault="00C912F5" w:rsidP="00C912F5">
      <w:pPr>
        <w:jc w:val="center"/>
        <w:rPr>
          <w:szCs w:val="24"/>
        </w:rPr>
      </w:pPr>
      <w:r w:rsidRPr="00877703">
        <w:rPr>
          <w:szCs w:val="24"/>
        </w:rPr>
        <w:t xml:space="preserve">ДОГОВОР </w:t>
      </w:r>
      <w:r w:rsidRPr="00877703">
        <w:rPr>
          <w:noProof/>
          <w:szCs w:val="24"/>
        </w:rPr>
        <w:t>№_____</w:t>
      </w:r>
    </w:p>
    <w:p w:rsidR="00C912F5" w:rsidRPr="00877703" w:rsidRDefault="00C912F5" w:rsidP="00C912F5">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C912F5" w:rsidRPr="00877703" w:rsidRDefault="00C912F5" w:rsidP="00C912F5">
      <w:pPr>
        <w:tabs>
          <w:tab w:val="right" w:pos="9071"/>
        </w:tabs>
        <w:spacing w:before="40"/>
        <w:rPr>
          <w:szCs w:val="24"/>
        </w:rPr>
      </w:pPr>
    </w:p>
    <w:p w:rsidR="00C912F5" w:rsidRPr="00877703" w:rsidRDefault="00C912F5" w:rsidP="00C912F5">
      <w:pPr>
        <w:tabs>
          <w:tab w:val="right" w:pos="9071"/>
        </w:tabs>
        <w:spacing w:before="40"/>
        <w:rPr>
          <w:szCs w:val="24"/>
        </w:rPr>
      </w:pPr>
      <w:r w:rsidRPr="00877703">
        <w:rPr>
          <w:i/>
          <w:szCs w:val="24"/>
        </w:rPr>
        <w:t xml:space="preserve">г. </w:t>
      </w:r>
      <w:r>
        <w:t>Мурманск</w:t>
      </w:r>
      <w:r w:rsidRPr="00877703">
        <w:rPr>
          <w:noProof/>
          <w:szCs w:val="24"/>
        </w:rPr>
        <w:tab/>
        <w:t>«___»________ 20___</w:t>
      </w:r>
      <w:r w:rsidRPr="00877703">
        <w:rPr>
          <w:szCs w:val="24"/>
        </w:rPr>
        <w:t xml:space="preserve"> г.</w:t>
      </w:r>
    </w:p>
    <w:p w:rsidR="00C912F5" w:rsidRPr="00877703" w:rsidRDefault="00C912F5" w:rsidP="00C912F5">
      <w:pPr>
        <w:spacing w:before="40"/>
        <w:rPr>
          <w:szCs w:val="24"/>
        </w:rPr>
      </w:pPr>
    </w:p>
    <w:p w:rsidR="00C912F5" w:rsidRPr="00877703" w:rsidRDefault="00C912F5" w:rsidP="00C912F5">
      <w:pPr>
        <w:spacing w:line="240" w:lineRule="atLeast"/>
        <w:ind w:firstLine="720"/>
        <w:jc w:val="both"/>
        <w:rPr>
          <w:szCs w:val="24"/>
        </w:rPr>
      </w:pPr>
      <w:r w:rsidRPr="00877703">
        <w:rPr>
          <w:szCs w:val="24"/>
        </w:rPr>
        <w:t xml:space="preserve">ОАО «ТГК-1», именуемое в дальнейшем «Заказчик», в лице </w:t>
      </w:r>
      <w:r w:rsidRPr="00740FB1">
        <w:t>заместителя генерального директора – директора филиала «Кольский» ОАО «ТГК-1» Антипова А.Г.</w:t>
      </w:r>
      <w:r w:rsidRPr="00877703">
        <w:rPr>
          <w:szCs w:val="24"/>
        </w:rPr>
        <w:t xml:space="preserve">, действующего на основании </w:t>
      </w:r>
      <w:r w:rsidRPr="00B44D33">
        <w:t xml:space="preserve">доверенности № </w:t>
      </w:r>
      <w:r w:rsidRPr="00740FB1">
        <w:t>319-2016 от 01.01.2016г.</w:t>
      </w:r>
      <w:r w:rsidRPr="00877703">
        <w:rPr>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C912F5" w:rsidRPr="00877703" w:rsidRDefault="00C912F5" w:rsidP="00C912F5">
      <w:pPr>
        <w:pStyle w:val="1"/>
        <w:rPr>
          <w:b w:val="0"/>
          <w:szCs w:val="24"/>
        </w:rPr>
      </w:pPr>
    </w:p>
    <w:p w:rsidR="00C912F5" w:rsidRPr="00877703" w:rsidRDefault="00C912F5" w:rsidP="00C912F5">
      <w:pPr>
        <w:pStyle w:val="1"/>
        <w:rPr>
          <w:szCs w:val="24"/>
        </w:rPr>
      </w:pPr>
      <w:r w:rsidRPr="00877703">
        <w:rPr>
          <w:b w:val="0"/>
          <w:szCs w:val="24"/>
        </w:rPr>
        <w:t>ТЕРМИНЫ И ОПРЕДЕЛЕНИЯ</w:t>
      </w:r>
    </w:p>
    <w:p w:rsidR="00C912F5" w:rsidRPr="00877703" w:rsidRDefault="00C912F5" w:rsidP="00C912F5">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b"/>
          <w:bCs/>
          <w:szCs w:val="24"/>
        </w:rPr>
        <w:t xml:space="preserve">, </w:t>
      </w:r>
    </w:p>
    <w:p w:rsidR="00C912F5" w:rsidRPr="00877703" w:rsidRDefault="00C912F5" w:rsidP="00C912F5">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C912F5" w:rsidRPr="00877703" w:rsidRDefault="00C912F5" w:rsidP="00C912F5">
      <w:pPr>
        <w:jc w:val="both"/>
        <w:rPr>
          <w:szCs w:val="24"/>
        </w:rPr>
      </w:pPr>
      <w:r w:rsidRPr="00877703">
        <w:rPr>
          <w:i/>
          <w:szCs w:val="24"/>
        </w:rPr>
        <w:t xml:space="preserve">Объект – </w:t>
      </w:r>
      <w:r>
        <w:t>ГЭС-8 КПГЭС филиала "Кольский" ОАО "ТГК-1"</w:t>
      </w:r>
      <w:r w:rsidRPr="00877703">
        <w:rPr>
          <w:i/>
          <w:szCs w:val="24"/>
        </w:rPr>
        <w:t>.</w:t>
      </w:r>
    </w:p>
    <w:p w:rsidR="00C912F5" w:rsidRPr="00877703" w:rsidRDefault="00C912F5" w:rsidP="00C912F5">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C912F5" w:rsidRPr="00877703" w:rsidRDefault="00C912F5" w:rsidP="00C912F5">
      <w:pPr>
        <w:jc w:val="both"/>
        <w:rPr>
          <w:rStyle w:val="ab"/>
          <w:b w:val="0"/>
          <w:bCs/>
          <w:szCs w:val="24"/>
        </w:rPr>
      </w:pPr>
    </w:p>
    <w:p w:rsidR="00C912F5" w:rsidRPr="00877703" w:rsidRDefault="00C912F5" w:rsidP="00C912F5">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C912F5" w:rsidRPr="00877703" w:rsidRDefault="00C912F5" w:rsidP="00C912F5">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C912F5" w:rsidRPr="00877703" w:rsidRDefault="00C912F5" w:rsidP="00C912F5">
      <w:pPr>
        <w:spacing w:before="120"/>
        <w:jc w:val="both"/>
        <w:rPr>
          <w:i/>
          <w:szCs w:val="24"/>
        </w:rPr>
      </w:pPr>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Pr="00E73D3D">
        <w:t xml:space="preserve"> в соответствии с требованиями системы ценообразования ОАО "ТГК-1"</w:t>
      </w:r>
      <w:r>
        <w:t xml:space="preserve">. </w:t>
      </w:r>
      <w:r w:rsidRPr="00877703">
        <w:rPr>
          <w:i/>
          <w:szCs w:val="24"/>
        </w:rPr>
        <w:t xml:space="preserve"> Применяемый документ (Ценник) указывается в смете.</w:t>
      </w:r>
    </w:p>
    <w:p w:rsidR="00C912F5" w:rsidRPr="00877703" w:rsidRDefault="00C912F5" w:rsidP="00C912F5">
      <w:pPr>
        <w:pStyle w:val="a5"/>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C912F5" w:rsidRPr="00877703" w:rsidRDefault="00C912F5" w:rsidP="00C912F5">
      <w:pPr>
        <w:pStyle w:val="a5"/>
        <w:spacing w:before="120" w:line="240" w:lineRule="auto"/>
        <w:rPr>
          <w:i/>
          <w:szCs w:val="24"/>
        </w:rPr>
      </w:pPr>
      <w:r w:rsidRPr="00877703">
        <w:rPr>
          <w:i/>
          <w:szCs w:val="24"/>
        </w:rPr>
        <w:lastRenderedPageBreak/>
        <w:t>Качество выполненных ремонтных работ – характеристика организационно-технической деятельности Подрядчика (п. 2.9.31 СО 34.04.181-2003).</w:t>
      </w:r>
    </w:p>
    <w:p w:rsidR="00C912F5" w:rsidRPr="00877703" w:rsidRDefault="00C912F5" w:rsidP="00C912F5">
      <w:pPr>
        <w:pStyle w:val="a5"/>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C912F5" w:rsidRPr="00877703" w:rsidRDefault="00C912F5" w:rsidP="00C912F5">
      <w:pPr>
        <w:pStyle w:val="a5"/>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C912F5" w:rsidRPr="00877703" w:rsidRDefault="00C912F5" w:rsidP="00C912F5">
      <w:pPr>
        <w:jc w:val="both"/>
        <w:rPr>
          <w:szCs w:val="24"/>
        </w:rPr>
      </w:pPr>
    </w:p>
    <w:p w:rsidR="00C912F5" w:rsidRPr="00877703" w:rsidRDefault="00C912F5" w:rsidP="00C912F5">
      <w:pPr>
        <w:jc w:val="both"/>
        <w:rPr>
          <w:i/>
          <w:szCs w:val="24"/>
        </w:rPr>
      </w:pPr>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C912F5" w:rsidRPr="00877703" w:rsidRDefault="00C912F5" w:rsidP="00C912F5">
      <w:pPr>
        <w:jc w:val="both"/>
        <w:rPr>
          <w:szCs w:val="24"/>
        </w:rPr>
      </w:pPr>
      <w:r w:rsidRPr="00877703">
        <w:rPr>
          <w:szCs w:val="24"/>
        </w:rPr>
        <w:t xml:space="preserve"> </w:t>
      </w:r>
    </w:p>
    <w:p w:rsidR="00C912F5" w:rsidRPr="00877703" w:rsidRDefault="00C912F5" w:rsidP="00C912F5">
      <w:pPr>
        <w:jc w:val="both"/>
        <w:rPr>
          <w:szCs w:val="24"/>
        </w:rPr>
      </w:pPr>
      <w:r w:rsidRPr="00877703">
        <w:rPr>
          <w:szCs w:val="24"/>
        </w:rPr>
        <w:t>Сторона - Заказчик или Подрядчик.</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Стороны - совместно Заказчик и Подрядчик.</w:t>
      </w:r>
    </w:p>
    <w:p w:rsidR="00C912F5" w:rsidRPr="00877703" w:rsidRDefault="00C912F5" w:rsidP="00C912F5">
      <w:pPr>
        <w:jc w:val="both"/>
        <w:rPr>
          <w:szCs w:val="24"/>
        </w:rPr>
      </w:pPr>
    </w:p>
    <w:p w:rsidR="00C912F5" w:rsidRPr="00877703" w:rsidRDefault="00C912F5" w:rsidP="00C912F5">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C912F5" w:rsidRPr="00877703" w:rsidRDefault="00C912F5" w:rsidP="00C912F5">
      <w:pPr>
        <w:jc w:val="both"/>
        <w:rPr>
          <w:szCs w:val="24"/>
        </w:rPr>
      </w:pPr>
    </w:p>
    <w:p w:rsidR="00C912F5" w:rsidRPr="007D0FDF" w:rsidRDefault="00C912F5" w:rsidP="00C912F5">
      <w:pPr>
        <w:jc w:val="both"/>
        <w:rPr>
          <w:i/>
          <w:szCs w:val="24"/>
        </w:rPr>
      </w:pPr>
    </w:p>
    <w:p w:rsidR="00C912F5" w:rsidRPr="00F96700" w:rsidRDefault="00C912F5" w:rsidP="00C912F5">
      <w:pPr>
        <w:pStyle w:val="a9"/>
        <w:numPr>
          <w:ilvl w:val="0"/>
          <w:numId w:val="1"/>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C912F5" w:rsidRPr="00877703" w:rsidRDefault="00C912F5" w:rsidP="00C912F5">
      <w:pPr>
        <w:numPr>
          <w:ilvl w:val="1"/>
          <w:numId w:val="1"/>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C912F5" w:rsidRPr="00877703" w:rsidRDefault="00C912F5" w:rsidP="00C912F5">
      <w:pPr>
        <w:numPr>
          <w:ilvl w:val="0"/>
          <w:numId w:val="2"/>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r w:rsidRPr="007A437D">
        <w:t>реконструкция регуляторов скорости и оборудования МНУ ГА №2</w:t>
      </w:r>
      <w:r w:rsidRPr="00740FB1">
        <w:t xml:space="preserve"> ГЭС-8</w:t>
      </w:r>
      <w:r>
        <w:t xml:space="preserve"> </w:t>
      </w:r>
      <w:r w:rsidRPr="00877703">
        <w:rPr>
          <w:szCs w:val="24"/>
        </w:rPr>
        <w:t xml:space="preserve">в соответствии с Техническим заданием (Приложение № </w:t>
      </w:r>
      <w:r>
        <w:t>1</w:t>
      </w:r>
      <w:r w:rsidRPr="00877703">
        <w:rPr>
          <w:szCs w:val="24"/>
        </w:rPr>
        <w:t xml:space="preserve">  к настоящему Договору) и проектно-сметной документацией, предоставленными Заказчиком и </w:t>
      </w:r>
    </w:p>
    <w:p w:rsidR="00C912F5" w:rsidRPr="00877703" w:rsidRDefault="00C912F5" w:rsidP="00C912F5">
      <w:pPr>
        <w:numPr>
          <w:ilvl w:val="0"/>
          <w:numId w:val="2"/>
        </w:numPr>
        <w:tabs>
          <w:tab w:val="left" w:pos="993"/>
        </w:tabs>
        <w:ind w:left="0" w:firstLine="567"/>
        <w:jc w:val="both"/>
        <w:rPr>
          <w:szCs w:val="24"/>
        </w:rPr>
      </w:pPr>
      <w:r w:rsidRPr="00877703">
        <w:rPr>
          <w:szCs w:val="24"/>
        </w:rPr>
        <w:t xml:space="preserve">поставить  Оборудование </w:t>
      </w:r>
      <w:r w:rsidRPr="00877703">
        <w:rPr>
          <w:i/>
          <w:szCs w:val="24"/>
        </w:rPr>
        <w:t>на Объект</w:t>
      </w:r>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877703">
        <w:rPr>
          <w:i/>
          <w:szCs w:val="24"/>
        </w:rPr>
        <w:t>срок годности,</w:t>
      </w:r>
      <w:r w:rsidRPr="00877703">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t>5</w:t>
      </w:r>
      <w:r w:rsidRPr="00877703">
        <w:rPr>
          <w:szCs w:val="24"/>
        </w:rPr>
        <w:t xml:space="preserve"> к Договору. </w:t>
      </w:r>
    </w:p>
    <w:p w:rsidR="00C912F5" w:rsidRPr="00877703" w:rsidRDefault="00C912F5" w:rsidP="00C912F5">
      <w:pPr>
        <w:pStyle w:val="a5"/>
        <w:numPr>
          <w:ilvl w:val="1"/>
          <w:numId w:val="1"/>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C912F5" w:rsidRPr="00877703" w:rsidRDefault="00C912F5" w:rsidP="00C912F5">
      <w:pPr>
        <w:pStyle w:val="a5"/>
        <w:numPr>
          <w:ilvl w:val="1"/>
          <w:numId w:val="1"/>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C912F5" w:rsidRPr="00877703" w:rsidRDefault="00C912F5" w:rsidP="00C912F5">
      <w:pPr>
        <w:pStyle w:val="a5"/>
        <w:numPr>
          <w:ilvl w:val="1"/>
          <w:numId w:val="1"/>
        </w:numPr>
        <w:spacing w:line="240" w:lineRule="auto"/>
        <w:ind w:left="0" w:firstLine="567"/>
        <w:rPr>
          <w:szCs w:val="24"/>
        </w:rPr>
      </w:pPr>
      <w:r w:rsidRPr="00877703">
        <w:rPr>
          <w:szCs w:val="24"/>
        </w:rPr>
        <w:lastRenderedPageBreak/>
        <w:t>Подрядчик обязуется выполнить Работы, указанные в п. 1.1 Договора,  в следующие сроки:</w:t>
      </w:r>
    </w:p>
    <w:p w:rsidR="00C912F5" w:rsidRPr="00877703" w:rsidRDefault="00C912F5" w:rsidP="00C912F5">
      <w:pPr>
        <w:pStyle w:val="a5"/>
        <w:spacing w:line="240" w:lineRule="auto"/>
        <w:ind w:firstLine="567"/>
        <w:rPr>
          <w:szCs w:val="24"/>
        </w:rPr>
      </w:pPr>
      <w:r w:rsidRPr="00877703">
        <w:rPr>
          <w:szCs w:val="24"/>
        </w:rPr>
        <w:t>Дата начала Работ:</w:t>
      </w:r>
      <w:r w:rsidR="00E94570">
        <w:t xml:space="preserve"> </w:t>
      </w:r>
      <w:r w:rsidR="00E94570">
        <w:rPr>
          <w:lang w:val="ru-RU"/>
        </w:rPr>
        <w:t xml:space="preserve">«___» </w:t>
      </w:r>
      <w:r>
        <w:t>.05.2016г.</w:t>
      </w:r>
    </w:p>
    <w:p w:rsidR="00C912F5" w:rsidRPr="00877703" w:rsidRDefault="00C912F5" w:rsidP="00C912F5">
      <w:pPr>
        <w:pStyle w:val="a5"/>
        <w:spacing w:line="240" w:lineRule="auto"/>
        <w:ind w:firstLine="567"/>
        <w:rPr>
          <w:szCs w:val="24"/>
        </w:rPr>
      </w:pPr>
      <w:r w:rsidRPr="00877703">
        <w:rPr>
          <w:szCs w:val="24"/>
        </w:rPr>
        <w:t xml:space="preserve">Дата окончания Работ: </w:t>
      </w:r>
      <w:r>
        <w:t>21.04.2017г.</w:t>
      </w:r>
      <w:r w:rsidRPr="00877703">
        <w:rPr>
          <w:szCs w:val="24"/>
          <w:lang w:val="ru-RU"/>
        </w:rPr>
        <w:t xml:space="preserve">. </w:t>
      </w:r>
    </w:p>
    <w:p w:rsidR="00C912F5" w:rsidRPr="00877703" w:rsidRDefault="00C912F5" w:rsidP="00C912F5">
      <w:pPr>
        <w:pStyle w:val="a5"/>
        <w:spacing w:line="240" w:lineRule="auto"/>
        <w:ind w:firstLine="567"/>
        <w:rPr>
          <w:i/>
          <w:szCs w:val="24"/>
        </w:rPr>
      </w:pPr>
      <w:r w:rsidRPr="00877703">
        <w:rPr>
          <w:i/>
          <w:szCs w:val="24"/>
          <w:lang w:val="ru-RU"/>
        </w:rPr>
        <w:t xml:space="preserve">Работы выполняются Подрядчиком в соответствии </w:t>
      </w:r>
      <w:r w:rsidRPr="00877703">
        <w:rPr>
          <w:i/>
          <w:szCs w:val="24"/>
          <w:lang w:val="en-US"/>
        </w:rPr>
        <w:t>c</w:t>
      </w:r>
      <w:r w:rsidRPr="00877703">
        <w:rPr>
          <w:i/>
          <w:szCs w:val="24"/>
          <w:lang w:val="ru-RU"/>
        </w:rPr>
        <w:t xml:space="preserve"> Графиком выполнения Работ.</w:t>
      </w:r>
    </w:p>
    <w:p w:rsidR="00C912F5" w:rsidRPr="00877703" w:rsidRDefault="00C912F5" w:rsidP="00C912F5">
      <w:pPr>
        <w:pStyle w:val="a5"/>
        <w:spacing w:line="240" w:lineRule="auto"/>
        <w:ind w:firstLine="567"/>
        <w:rPr>
          <w:i/>
          <w:szCs w:val="24"/>
        </w:rPr>
      </w:pPr>
      <w:r w:rsidRPr="00877703">
        <w:rPr>
          <w:i/>
          <w:szCs w:val="24"/>
        </w:rPr>
        <w:t>Сроки выполнения Работ могут быть изменены по соглашению Сторон.</w:t>
      </w:r>
    </w:p>
    <w:p w:rsidR="00C912F5" w:rsidRPr="00877703" w:rsidRDefault="00C912F5" w:rsidP="00C912F5">
      <w:pPr>
        <w:pStyle w:val="a5"/>
        <w:numPr>
          <w:ilvl w:val="1"/>
          <w:numId w:val="1"/>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r>
        <w:t>31</w:t>
      </w:r>
      <w:r w:rsidRPr="00877703">
        <w:rPr>
          <w:szCs w:val="24"/>
          <w:lang w:val="ru-RU"/>
        </w:rPr>
        <w:t xml:space="preserve">» </w:t>
      </w:r>
      <w:r>
        <w:t>января</w:t>
      </w:r>
      <w:r w:rsidRPr="00877703">
        <w:rPr>
          <w:szCs w:val="24"/>
          <w:lang w:val="ru-RU"/>
        </w:rPr>
        <w:t xml:space="preserve"> </w:t>
      </w:r>
      <w:r>
        <w:t>2017</w:t>
      </w:r>
      <w:r w:rsidRPr="00877703">
        <w:rPr>
          <w:szCs w:val="24"/>
          <w:lang w:val="ru-RU"/>
        </w:rPr>
        <w:t xml:space="preserve"> г</w:t>
      </w:r>
      <w:r w:rsidRPr="00877703">
        <w:rPr>
          <w:i/>
          <w:szCs w:val="24"/>
          <w:lang w:val="ru-RU"/>
        </w:rPr>
        <w:t xml:space="preserve">.  </w:t>
      </w:r>
    </w:p>
    <w:p w:rsidR="00C912F5" w:rsidRPr="00877703" w:rsidRDefault="00C912F5" w:rsidP="00C912F5">
      <w:pPr>
        <w:numPr>
          <w:ilvl w:val="1"/>
          <w:numId w:val="1"/>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877703">
        <w:rPr>
          <w:i/>
          <w:szCs w:val="24"/>
        </w:rPr>
        <w:t>30</w:t>
      </w:r>
      <w:r w:rsidRPr="00877703">
        <w:rPr>
          <w:szCs w:val="24"/>
        </w:rPr>
        <w:t xml:space="preserve"> % от общей стоимости Работ, привлечь субподрядчика(-</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877703">
        <w:rPr>
          <w:szCs w:val="24"/>
        </w:rPr>
        <w:t>ами</w:t>
      </w:r>
      <w:proofErr w:type="spellEnd"/>
      <w:r w:rsidRPr="00877703">
        <w:rPr>
          <w:szCs w:val="24"/>
        </w:rPr>
        <w:t>) работ перед Заказчиком несет Подрядчик.</w:t>
      </w:r>
    </w:p>
    <w:p w:rsidR="00C912F5" w:rsidRPr="00877703" w:rsidRDefault="00C912F5" w:rsidP="00C912F5">
      <w:pPr>
        <w:pStyle w:val="a5"/>
        <w:numPr>
          <w:ilvl w:val="1"/>
          <w:numId w:val="1"/>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C912F5" w:rsidRPr="00877703" w:rsidRDefault="00C912F5" w:rsidP="00C912F5">
      <w:pPr>
        <w:pStyle w:val="a5"/>
        <w:rPr>
          <w:szCs w:val="24"/>
        </w:rPr>
      </w:pPr>
    </w:p>
    <w:p w:rsidR="00C912F5" w:rsidRPr="00F96700" w:rsidRDefault="00C912F5" w:rsidP="00C912F5">
      <w:pPr>
        <w:pStyle w:val="a9"/>
        <w:numPr>
          <w:ilvl w:val="0"/>
          <w:numId w:val="1"/>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C912F5" w:rsidRPr="00877703" w:rsidRDefault="00C912F5" w:rsidP="00C912F5">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_____(______), кроме того НДС _______(____). Всего с НДС ________(_______).</w:t>
      </w:r>
    </w:p>
    <w:p w:rsidR="00C912F5" w:rsidRPr="00877703" w:rsidRDefault="00C912F5" w:rsidP="00C912F5">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C912F5" w:rsidRPr="00877703" w:rsidRDefault="00C912F5" w:rsidP="00C912F5">
      <w:pPr>
        <w:pStyle w:val="a5"/>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C912F5" w:rsidRPr="00877703" w:rsidRDefault="00C912F5" w:rsidP="00C912F5">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r w:rsidRPr="00877703">
        <w:rPr>
          <w:i/>
          <w:szCs w:val="24"/>
        </w:rPr>
        <w:t>Стоимость Работ определяется на основании Смет (Приложение № 3), в том числе:</w:t>
      </w:r>
    </w:p>
    <w:p w:rsidR="00C912F5" w:rsidRPr="00877703" w:rsidRDefault="00C912F5" w:rsidP="00C912F5">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C912F5" w:rsidRPr="00877703" w:rsidRDefault="00C912F5" w:rsidP="00C912F5">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C912F5" w:rsidRPr="00877703" w:rsidRDefault="00C912F5" w:rsidP="00C912F5">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C912F5" w:rsidRPr="00877703" w:rsidRDefault="00C912F5" w:rsidP="00C912F5">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C912F5" w:rsidRPr="00877703" w:rsidRDefault="00C912F5" w:rsidP="00C912F5">
      <w:pPr>
        <w:tabs>
          <w:tab w:val="left" w:pos="567"/>
        </w:tabs>
        <w:ind w:firstLine="567"/>
        <w:jc w:val="both"/>
        <w:rPr>
          <w:i/>
          <w:szCs w:val="24"/>
        </w:rPr>
      </w:pPr>
      <w:r w:rsidRPr="00877703">
        <w:rPr>
          <w:i/>
          <w:szCs w:val="24"/>
        </w:rPr>
        <w:tab/>
        <w:t>2.1.3. ст</w:t>
      </w:r>
      <w:r>
        <w:rPr>
          <w:i/>
          <w:szCs w:val="24"/>
        </w:rPr>
        <w:t>оимости поставляемого Заказчик</w:t>
      </w:r>
      <w:r>
        <w:t>у</w:t>
      </w:r>
      <w:r w:rsidRPr="00877703">
        <w:rPr>
          <w:i/>
          <w:szCs w:val="24"/>
        </w:rPr>
        <w:t xml:space="preserve"> Оборудования в размере _____ (______), кроме того НДС _______(____). Всего с НДС ________(_______). </w:t>
      </w:r>
    </w:p>
    <w:p w:rsidR="00C912F5" w:rsidRPr="00877703" w:rsidRDefault="00C912F5" w:rsidP="00C912F5">
      <w:pPr>
        <w:spacing w:line="240" w:lineRule="atLeast"/>
        <w:ind w:firstLine="567"/>
        <w:jc w:val="both"/>
        <w:rPr>
          <w:i/>
          <w:szCs w:val="24"/>
        </w:rPr>
      </w:pPr>
      <w:r w:rsidRPr="00877703">
        <w:rPr>
          <w:i/>
          <w:szCs w:val="24"/>
        </w:rPr>
        <w:t xml:space="preserve">Стоимость Оборудования включает в себя: </w:t>
      </w:r>
    </w:p>
    <w:p w:rsidR="00C912F5" w:rsidRPr="00877703" w:rsidRDefault="00C912F5" w:rsidP="00C912F5">
      <w:pPr>
        <w:spacing w:line="240" w:lineRule="atLeast"/>
        <w:ind w:firstLine="567"/>
        <w:jc w:val="both"/>
        <w:rPr>
          <w:i/>
          <w:szCs w:val="24"/>
        </w:rPr>
      </w:pPr>
      <w:r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CB2014">
        <w:rPr>
          <w:i/>
          <w:szCs w:val="24"/>
        </w:rPr>
        <w:t>1</w:t>
      </w:r>
      <w:r w:rsidRPr="00877703">
        <w:rPr>
          <w:i/>
          <w:szCs w:val="24"/>
        </w:rPr>
        <w:t xml:space="preserve">% от стоимости Оборудования (по ценам заводов-изготовителей и/или их официальных дилеров), </w:t>
      </w:r>
    </w:p>
    <w:p w:rsidR="00C912F5" w:rsidRPr="00877703" w:rsidRDefault="00C912F5" w:rsidP="00C912F5">
      <w:pPr>
        <w:spacing w:line="240" w:lineRule="atLeast"/>
        <w:ind w:firstLine="567"/>
        <w:jc w:val="both"/>
        <w:rPr>
          <w:i/>
          <w:szCs w:val="24"/>
        </w:rPr>
      </w:pPr>
      <w:r w:rsidRPr="00877703">
        <w:rPr>
          <w:i/>
          <w:szCs w:val="24"/>
        </w:rPr>
        <w:t>-стоимость  доставки, включая стоимость перевозки и погрузо-разгрузочных работ,</w:t>
      </w:r>
    </w:p>
    <w:p w:rsidR="00C912F5" w:rsidRPr="00877703" w:rsidRDefault="00C912F5" w:rsidP="00C912F5">
      <w:pPr>
        <w:spacing w:line="240" w:lineRule="atLeast"/>
        <w:ind w:firstLine="567"/>
        <w:jc w:val="both"/>
        <w:rPr>
          <w:i/>
          <w:szCs w:val="24"/>
        </w:rPr>
      </w:pPr>
      <w:r w:rsidRPr="00877703">
        <w:rPr>
          <w:i/>
          <w:szCs w:val="24"/>
        </w:rPr>
        <w:t xml:space="preserve">-стоимость возвратной тары, </w:t>
      </w:r>
    </w:p>
    <w:p w:rsidR="00C912F5" w:rsidRPr="00877703" w:rsidRDefault="00C912F5" w:rsidP="00C912F5">
      <w:pPr>
        <w:spacing w:line="240" w:lineRule="atLeast"/>
        <w:ind w:firstLine="567"/>
        <w:jc w:val="both"/>
        <w:rPr>
          <w:i/>
          <w:szCs w:val="24"/>
        </w:rPr>
      </w:pPr>
      <w:r w:rsidRPr="00877703">
        <w:rPr>
          <w:i/>
          <w:szCs w:val="24"/>
        </w:rPr>
        <w:t xml:space="preserve">-страхования Оборудования, </w:t>
      </w:r>
    </w:p>
    <w:p w:rsidR="00C912F5" w:rsidRPr="00877703" w:rsidRDefault="00C912F5" w:rsidP="00C912F5">
      <w:pPr>
        <w:spacing w:line="240" w:lineRule="atLeast"/>
        <w:ind w:firstLine="567"/>
        <w:jc w:val="both"/>
        <w:rPr>
          <w:i/>
          <w:szCs w:val="24"/>
        </w:rPr>
      </w:pPr>
      <w:r w:rsidRPr="00877703">
        <w:rPr>
          <w:i/>
          <w:szCs w:val="24"/>
        </w:rPr>
        <w:lastRenderedPageBreak/>
        <w:t xml:space="preserve">-таможенные платежи, </w:t>
      </w:r>
    </w:p>
    <w:p w:rsidR="00C912F5" w:rsidRPr="00877703" w:rsidRDefault="00C912F5" w:rsidP="00C912F5">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C912F5" w:rsidRPr="00877703" w:rsidRDefault="00C912F5" w:rsidP="00C912F5">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7" w:history="1">
        <w:r w:rsidRPr="00877703">
          <w:rPr>
            <w:rStyle w:val="ac"/>
            <w:szCs w:val="24"/>
          </w:rPr>
          <w:t>статья 451</w:t>
        </w:r>
      </w:hyperlink>
      <w:r w:rsidRPr="00877703">
        <w:rPr>
          <w:szCs w:val="24"/>
        </w:rPr>
        <w:t xml:space="preserve"> ГК РФ), не является основанием для пересмотра Цены настоящего Договора.</w:t>
      </w:r>
    </w:p>
    <w:p w:rsidR="00C912F5" w:rsidRPr="00877703" w:rsidRDefault="00C912F5" w:rsidP="00C912F5">
      <w:pPr>
        <w:pStyle w:val="a5"/>
        <w:numPr>
          <w:ilvl w:val="1"/>
          <w:numId w:val="3"/>
        </w:numPr>
        <w:tabs>
          <w:tab w:val="left" w:pos="1134"/>
        </w:tabs>
        <w:spacing w:line="240" w:lineRule="auto"/>
        <w:ind w:left="0" w:firstLine="567"/>
        <w:rPr>
          <w:i/>
          <w:szCs w:val="24"/>
        </w:rPr>
      </w:pPr>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C912F5" w:rsidRPr="00877703" w:rsidRDefault="00C912F5" w:rsidP="00C912F5">
      <w:pPr>
        <w:pStyle w:val="a5"/>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 xml:space="preserve">Заказчик вправе в соответствии с </w:t>
      </w:r>
      <w:hyperlink r:id="rId8" w:history="1">
        <w:r w:rsidRPr="00877703">
          <w:rPr>
            <w:rStyle w:val="ac"/>
            <w:szCs w:val="24"/>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877703">
          <w:rPr>
            <w:rStyle w:val="ac"/>
            <w:szCs w:val="24"/>
          </w:rPr>
          <w:t>статей 709</w:t>
        </w:r>
      </w:hyperlink>
      <w:r w:rsidRPr="00877703">
        <w:rPr>
          <w:szCs w:val="24"/>
        </w:rPr>
        <w:t xml:space="preserve"> и </w:t>
      </w:r>
      <w:hyperlink r:id="rId10" w:history="1">
        <w:r w:rsidRPr="00877703">
          <w:rPr>
            <w:rStyle w:val="ac"/>
            <w:szCs w:val="24"/>
          </w:rPr>
          <w:t>744</w:t>
        </w:r>
      </w:hyperlink>
      <w:r w:rsidRPr="00877703">
        <w:rPr>
          <w:szCs w:val="24"/>
        </w:rPr>
        <w:t xml:space="preserve"> ГК РФ.</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C912F5" w:rsidRPr="00877703" w:rsidRDefault="00C912F5" w:rsidP="00C912F5">
      <w:pPr>
        <w:pStyle w:val="a5"/>
        <w:numPr>
          <w:ilvl w:val="1"/>
          <w:numId w:val="3"/>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C912F5" w:rsidRPr="00877703" w:rsidRDefault="00C912F5" w:rsidP="00C912F5">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C912F5" w:rsidRPr="00877703" w:rsidRDefault="00C912F5" w:rsidP="00C912F5">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C912F5" w:rsidRPr="00877703" w:rsidRDefault="00C912F5" w:rsidP="00C912F5">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C912F5" w:rsidRPr="00877703" w:rsidRDefault="00C912F5" w:rsidP="00C912F5">
      <w:pPr>
        <w:tabs>
          <w:tab w:val="left" w:pos="1134"/>
        </w:tabs>
        <w:ind w:firstLine="567"/>
        <w:jc w:val="both"/>
        <w:rPr>
          <w:szCs w:val="24"/>
        </w:rPr>
      </w:pPr>
      <w:r w:rsidRPr="00877703">
        <w:rPr>
          <w:szCs w:val="24"/>
        </w:rPr>
        <w:t>2.1</w:t>
      </w:r>
      <w:r w:rsidR="00E94570">
        <w:rPr>
          <w:szCs w:val="24"/>
        </w:rPr>
        <w:t>1</w:t>
      </w:r>
      <w:r w:rsidRPr="00877703">
        <w:rPr>
          <w:szCs w:val="24"/>
        </w:rPr>
        <w:t>.1. Заказчик вправе требовать уменьшения стоимости Работ:</w:t>
      </w:r>
    </w:p>
    <w:p w:rsidR="00C912F5" w:rsidRPr="00877703" w:rsidRDefault="00C912F5" w:rsidP="00C912F5">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C912F5" w:rsidRPr="00877703" w:rsidRDefault="00C912F5" w:rsidP="00C912F5">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C912F5" w:rsidRPr="00877703" w:rsidRDefault="00C912F5" w:rsidP="00C912F5">
      <w:pPr>
        <w:ind w:left="80" w:firstLine="567"/>
        <w:jc w:val="both"/>
        <w:rPr>
          <w:szCs w:val="24"/>
        </w:rPr>
      </w:pPr>
      <w:r w:rsidRPr="00877703">
        <w:rPr>
          <w:szCs w:val="24"/>
        </w:rPr>
        <w:t>2.1</w:t>
      </w:r>
      <w:r w:rsidR="00E94570">
        <w:rPr>
          <w:szCs w:val="24"/>
        </w:rPr>
        <w:t>2</w:t>
      </w:r>
      <w:r w:rsidRPr="00877703">
        <w:rPr>
          <w:szCs w:val="24"/>
        </w:rPr>
        <w:t>. Если принятые Работы, указанные в п. 2.1</w:t>
      </w:r>
      <w:r w:rsidR="00E94570">
        <w:rPr>
          <w:szCs w:val="24"/>
        </w:rPr>
        <w:t>1</w:t>
      </w:r>
      <w:r w:rsidRPr="00877703">
        <w:rPr>
          <w:szCs w:val="24"/>
        </w:rPr>
        <w:t>. настоящего Договора, оплачены Заказчиком, Заказчик вправе по своему усмотрению:</w:t>
      </w:r>
    </w:p>
    <w:p w:rsidR="00C912F5" w:rsidRPr="00877703" w:rsidRDefault="00C912F5" w:rsidP="00C912F5">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w:t>
      </w:r>
      <w:r w:rsidR="00E94570">
        <w:rPr>
          <w:szCs w:val="24"/>
        </w:rPr>
        <w:t>1</w:t>
      </w:r>
      <w:r w:rsidRPr="00877703">
        <w:rPr>
          <w:szCs w:val="24"/>
        </w:rPr>
        <w:t xml:space="preserve"> настоящего договора, в порядке, установленном п. 2.1</w:t>
      </w:r>
      <w:r w:rsidR="00E94570">
        <w:rPr>
          <w:szCs w:val="24"/>
        </w:rPr>
        <w:t>2</w:t>
      </w:r>
      <w:r w:rsidRPr="00877703">
        <w:rPr>
          <w:szCs w:val="24"/>
        </w:rPr>
        <w:t>.1 настоящего договора. После такой корректировки акт считается подписанным Сторонами в новой редакции;</w:t>
      </w:r>
    </w:p>
    <w:p w:rsidR="00C912F5" w:rsidRPr="00877703" w:rsidRDefault="00C912F5" w:rsidP="00C912F5">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912F5" w:rsidRPr="00877703" w:rsidRDefault="00C912F5" w:rsidP="00C912F5">
      <w:pPr>
        <w:ind w:firstLine="567"/>
        <w:jc w:val="both"/>
        <w:rPr>
          <w:szCs w:val="24"/>
        </w:rPr>
      </w:pPr>
      <w:r w:rsidRPr="00877703">
        <w:rPr>
          <w:szCs w:val="24"/>
        </w:rPr>
        <w:t>2.1</w:t>
      </w:r>
      <w:r w:rsidR="00E94570">
        <w:rPr>
          <w:szCs w:val="24"/>
        </w:rPr>
        <w:t>2</w:t>
      </w:r>
      <w:r w:rsidRPr="00877703">
        <w:rPr>
          <w:szCs w:val="24"/>
        </w:rPr>
        <w:t>.1. Комиссия для установления факта, указанного в п. 2.1</w:t>
      </w:r>
      <w:r w:rsidR="00E94570">
        <w:rPr>
          <w:szCs w:val="24"/>
        </w:rPr>
        <w:t>1</w:t>
      </w:r>
      <w:r w:rsidRPr="00877703">
        <w:rPr>
          <w:szCs w:val="24"/>
        </w:rPr>
        <w:t xml:space="preserve"> настоящего договора, включает представителей Заказчика и Подрядчика.</w:t>
      </w:r>
    </w:p>
    <w:p w:rsidR="00C912F5" w:rsidRPr="00877703" w:rsidRDefault="00C912F5" w:rsidP="00C912F5">
      <w:pPr>
        <w:ind w:firstLine="567"/>
        <w:jc w:val="both"/>
        <w:rPr>
          <w:szCs w:val="24"/>
        </w:rPr>
      </w:pPr>
      <w:r w:rsidRPr="00877703">
        <w:rPr>
          <w:szCs w:val="24"/>
        </w:rPr>
        <w:t>В случае, если представитель Подрядчика не является для участия в комиссии в течение 5 дней после направления соответствующего уведом</w:t>
      </w:r>
      <w:r w:rsidR="00E94570">
        <w:rPr>
          <w:szCs w:val="24"/>
        </w:rPr>
        <w:t>ления, факт, указанный в п. 2.11</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912F5" w:rsidRPr="00877703" w:rsidRDefault="00C912F5" w:rsidP="00C912F5">
      <w:pPr>
        <w:pStyle w:val="a5"/>
        <w:tabs>
          <w:tab w:val="left" w:pos="567"/>
        </w:tabs>
        <w:spacing w:line="240" w:lineRule="auto"/>
        <w:ind w:firstLine="567"/>
        <w:rPr>
          <w:szCs w:val="24"/>
        </w:rPr>
      </w:pPr>
      <w:r w:rsidRPr="00877703">
        <w:rPr>
          <w:szCs w:val="24"/>
        </w:rPr>
        <w:t>2.</w:t>
      </w:r>
      <w:r w:rsidR="00E94570">
        <w:rPr>
          <w:szCs w:val="24"/>
          <w:lang w:val="ru-RU"/>
        </w:rPr>
        <w:t>13</w:t>
      </w:r>
      <w:r w:rsidR="00E94570" w:rsidRPr="00877703">
        <w:rPr>
          <w:szCs w:val="24"/>
        </w:rPr>
        <w:t xml:space="preserve"> </w:t>
      </w:r>
      <w:r w:rsidR="00B2500E" w:rsidRPr="00877703">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w:t>
      </w:r>
      <w:r w:rsidR="00B2500E">
        <w:rPr>
          <w:szCs w:val="24"/>
        </w:rPr>
        <w:t>сторонами в следующем порядке:</w:t>
      </w:r>
      <w:r w:rsidRPr="00877703">
        <w:rPr>
          <w:szCs w:val="24"/>
        </w:rPr>
        <w:t xml:space="preserve">  </w:t>
      </w:r>
    </w:p>
    <w:p w:rsidR="00C912F5" w:rsidRPr="00877703" w:rsidRDefault="00C912F5" w:rsidP="00C912F5">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r w:rsidRPr="00877703">
        <w:rPr>
          <w:i/>
          <w:szCs w:val="24"/>
        </w:rPr>
        <w:t>90%</w:t>
      </w:r>
      <w:r w:rsidRPr="00877703">
        <w:rPr>
          <w:szCs w:val="24"/>
        </w:rPr>
        <w:t xml:space="preserve"> процентов, Подрядчику </w:t>
      </w:r>
      <w:r w:rsidRPr="00877703">
        <w:rPr>
          <w:i/>
          <w:szCs w:val="24"/>
        </w:rPr>
        <w:t>10 %</w:t>
      </w:r>
      <w:r w:rsidRPr="00877703">
        <w:rPr>
          <w:szCs w:val="24"/>
        </w:rPr>
        <w:t xml:space="preserve"> процентов.</w:t>
      </w:r>
      <w:r w:rsidRPr="00877703">
        <w:rPr>
          <w:rStyle w:val="aa"/>
          <w:szCs w:val="24"/>
        </w:rPr>
        <w:t xml:space="preserve"> </w:t>
      </w:r>
    </w:p>
    <w:p w:rsidR="00C912F5" w:rsidRPr="00877703" w:rsidRDefault="00C912F5" w:rsidP="00C912F5">
      <w:pPr>
        <w:pStyle w:val="a9"/>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w:t>
      </w:r>
      <w:r w:rsidR="00E94570">
        <w:rPr>
          <w:rFonts w:ascii="Times New Roman" w:hAnsi="Times New Roman"/>
          <w:sz w:val="24"/>
          <w:szCs w:val="24"/>
          <w:lang w:eastAsia="ru-RU"/>
        </w:rPr>
        <w:t>4</w:t>
      </w:r>
      <w:r w:rsidRPr="00877703">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877703">
        <w:rPr>
          <w:rFonts w:ascii="Times New Roman" w:hAnsi="Times New Roman"/>
          <w:sz w:val="24"/>
          <w:szCs w:val="24"/>
          <w:lang w:eastAsia="ru-RU"/>
        </w:rPr>
        <w:t>ЗиС</w:t>
      </w:r>
      <w:proofErr w:type="spellEnd"/>
      <w:r w:rsidRPr="00877703">
        <w:rPr>
          <w:rFonts w:ascii="Times New Roman" w:hAnsi="Times New Roman"/>
          <w:sz w:val="24"/>
          <w:szCs w:val="24"/>
          <w:lang w:eastAsia="ru-RU"/>
        </w:rPr>
        <w:t xml:space="preserve">, </w:t>
      </w:r>
      <w:proofErr w:type="spellStart"/>
      <w:r w:rsidRPr="00877703">
        <w:rPr>
          <w:rFonts w:ascii="Times New Roman" w:hAnsi="Times New Roman"/>
          <w:sz w:val="24"/>
          <w:szCs w:val="24"/>
          <w:lang w:eastAsia="ru-RU"/>
        </w:rPr>
        <w:t>ТПиР</w:t>
      </w:r>
      <w:proofErr w:type="spellEnd"/>
      <w:r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C912F5" w:rsidRDefault="00C912F5" w:rsidP="00C912F5">
      <w:pPr>
        <w:pStyle w:val="a7"/>
        <w:widowControl/>
        <w:spacing w:line="240" w:lineRule="auto"/>
        <w:ind w:firstLine="567"/>
      </w:pPr>
      <w:r w:rsidRPr="00877703">
        <w:rPr>
          <w:szCs w:val="24"/>
        </w:rPr>
        <w:lastRenderedPageBreak/>
        <w:t>2.1</w:t>
      </w:r>
      <w:r w:rsidR="00E94570">
        <w:rPr>
          <w:szCs w:val="24"/>
        </w:rPr>
        <w:t>5</w:t>
      </w:r>
      <w:r w:rsidRPr="00877703">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r w:rsidRPr="004D11D6">
        <w:t xml:space="preserve"> </w:t>
      </w:r>
    </w:p>
    <w:p w:rsidR="00C912F5" w:rsidRPr="00877703" w:rsidRDefault="00C912F5" w:rsidP="00C912F5">
      <w:pPr>
        <w:pStyle w:val="a7"/>
        <w:widowControl/>
        <w:spacing w:line="240" w:lineRule="auto"/>
        <w:ind w:firstLine="567"/>
        <w:rPr>
          <w:szCs w:val="24"/>
        </w:rPr>
      </w:pPr>
      <w:r>
        <w:t>2.1</w:t>
      </w:r>
      <w:r w:rsidR="00E94570">
        <w:t>6</w:t>
      </w:r>
      <w:r>
        <w:t xml:space="preserve">. </w:t>
      </w:r>
      <w:r w:rsidRPr="004D11D6">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C912F5" w:rsidRDefault="00C912F5" w:rsidP="00C912F5">
      <w:pPr>
        <w:ind w:firstLine="567"/>
        <w:jc w:val="both"/>
        <w:rPr>
          <w:szCs w:val="24"/>
        </w:rPr>
      </w:pPr>
    </w:p>
    <w:p w:rsidR="00185D3B" w:rsidRDefault="00185D3B" w:rsidP="00C912F5">
      <w:pPr>
        <w:ind w:firstLine="567"/>
        <w:jc w:val="both"/>
        <w:rPr>
          <w:szCs w:val="24"/>
        </w:rPr>
      </w:pPr>
    </w:p>
    <w:p w:rsidR="00185D3B" w:rsidRDefault="00185D3B" w:rsidP="00C912F5">
      <w:pPr>
        <w:ind w:firstLine="567"/>
        <w:jc w:val="both"/>
        <w:rPr>
          <w:szCs w:val="24"/>
        </w:rPr>
      </w:pPr>
    </w:p>
    <w:p w:rsidR="00185D3B" w:rsidRPr="00877703" w:rsidRDefault="00185D3B" w:rsidP="00C912F5">
      <w:pPr>
        <w:ind w:firstLine="567"/>
        <w:jc w:val="both"/>
        <w:rPr>
          <w:szCs w:val="24"/>
        </w:rPr>
      </w:pPr>
      <w:bookmarkStart w:id="0" w:name="_GoBack"/>
      <w:bookmarkEnd w:id="0"/>
    </w:p>
    <w:p w:rsidR="00C912F5" w:rsidRPr="00877703" w:rsidRDefault="00C912F5" w:rsidP="00C912F5">
      <w:pPr>
        <w:ind w:firstLine="709"/>
        <w:jc w:val="both"/>
        <w:rPr>
          <w:szCs w:val="24"/>
        </w:rPr>
      </w:pPr>
    </w:p>
    <w:p w:rsidR="00C912F5" w:rsidRPr="00877703" w:rsidRDefault="00C912F5" w:rsidP="00C912F5">
      <w:pPr>
        <w:ind w:firstLine="709"/>
        <w:jc w:val="center"/>
        <w:rPr>
          <w:b/>
          <w:bCs/>
          <w:szCs w:val="24"/>
        </w:rPr>
      </w:pPr>
      <w:r w:rsidRPr="00877703">
        <w:rPr>
          <w:b/>
          <w:bCs/>
          <w:szCs w:val="24"/>
        </w:rPr>
        <w:t>3. ПОСТАВКА ОБОРУДОВАНИЯ</w:t>
      </w:r>
    </w:p>
    <w:p w:rsidR="00C912F5" w:rsidRPr="00877703" w:rsidRDefault="00C912F5" w:rsidP="00C912F5">
      <w:pPr>
        <w:ind w:firstLine="567"/>
        <w:jc w:val="both"/>
        <w:rPr>
          <w:szCs w:val="24"/>
        </w:rPr>
      </w:pPr>
      <w:r w:rsidRPr="00877703">
        <w:rPr>
          <w:szCs w:val="24"/>
        </w:rPr>
        <w:t>3.1. Подрядчик поставляет Оборудование в срок, указанный в п. 1.</w:t>
      </w:r>
      <w:r>
        <w:rPr>
          <w:szCs w:val="24"/>
        </w:rPr>
        <w:t>5</w:t>
      </w:r>
      <w:r w:rsidRPr="00877703">
        <w:rPr>
          <w:szCs w:val="24"/>
        </w:rPr>
        <w:t xml:space="preserve"> Договора.  </w:t>
      </w:r>
    </w:p>
    <w:p w:rsidR="00C912F5" w:rsidRPr="00877703" w:rsidRDefault="00C912F5" w:rsidP="00C912F5">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C912F5" w:rsidRPr="00877703" w:rsidRDefault="00C912F5" w:rsidP="00C912F5">
      <w:pPr>
        <w:ind w:firstLine="567"/>
        <w:jc w:val="both"/>
        <w:rPr>
          <w:szCs w:val="24"/>
        </w:rPr>
      </w:pPr>
      <w:r w:rsidRPr="00877703">
        <w:rPr>
          <w:szCs w:val="24"/>
        </w:rPr>
        <w:t xml:space="preserve">3.2. Подрядчик обязуется одновременно с Оборудование </w:t>
      </w:r>
      <w:r w:rsidRPr="00877703">
        <w:rPr>
          <w:i/>
          <w:szCs w:val="24"/>
        </w:rPr>
        <w:t xml:space="preserve">(с каждой партией Оборудования) передать Заказчику </w:t>
      </w:r>
      <w:r w:rsidRPr="00877703">
        <w:rPr>
          <w:szCs w:val="24"/>
        </w:rPr>
        <w:t>следующие документы на Оборудование</w:t>
      </w:r>
      <w:r w:rsidRPr="00877703">
        <w:rPr>
          <w:i/>
          <w:szCs w:val="24"/>
        </w:rPr>
        <w:t xml:space="preserve">: </w:t>
      </w:r>
    </w:p>
    <w:p w:rsidR="00C912F5" w:rsidRPr="00877703" w:rsidRDefault="00C912F5" w:rsidP="00C912F5">
      <w:pPr>
        <w:numPr>
          <w:ilvl w:val="0"/>
          <w:numId w:val="4"/>
        </w:numPr>
        <w:tabs>
          <w:tab w:val="left" w:pos="34"/>
        </w:tabs>
        <w:ind w:left="34" w:firstLine="34"/>
        <w:jc w:val="both"/>
        <w:rPr>
          <w:i/>
          <w:szCs w:val="24"/>
        </w:rPr>
      </w:pPr>
      <w:r w:rsidRPr="00877703">
        <w:rPr>
          <w:i/>
          <w:szCs w:val="24"/>
        </w:rPr>
        <w:t>Счет на оплату Товара (партию Товара);</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Товарную накладную ТОРГ-12 в 2-х экз.;</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счет-фактуру;</w:t>
      </w:r>
    </w:p>
    <w:p w:rsidR="00C912F5" w:rsidRPr="00877703" w:rsidRDefault="00C912F5" w:rsidP="00C912F5">
      <w:pPr>
        <w:numPr>
          <w:ilvl w:val="0"/>
          <w:numId w:val="4"/>
        </w:numPr>
        <w:tabs>
          <w:tab w:val="left" w:pos="0"/>
          <w:tab w:val="left" w:pos="34"/>
        </w:tabs>
        <w:ind w:left="34" w:firstLine="0"/>
        <w:jc w:val="both"/>
        <w:rPr>
          <w:i/>
          <w:szCs w:val="24"/>
        </w:rPr>
      </w:pPr>
      <w:r>
        <w:rPr>
          <w:i/>
          <w:szCs w:val="24"/>
        </w:rPr>
        <w:t>отгрузочную документацию,</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t>2</w:t>
      </w:r>
      <w:r w:rsidRPr="00877703">
        <w:rPr>
          <w:i/>
          <w:szCs w:val="24"/>
        </w:rPr>
        <w:t xml:space="preserve"> экз., </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C912F5" w:rsidRPr="00877703" w:rsidRDefault="00C912F5" w:rsidP="00C912F5">
      <w:pPr>
        <w:numPr>
          <w:ilvl w:val="0"/>
          <w:numId w:val="4"/>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
    <w:p w:rsidR="00C912F5" w:rsidRPr="00877703" w:rsidRDefault="00C912F5" w:rsidP="00C912F5">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C912F5" w:rsidRPr="00877703" w:rsidRDefault="00C912F5" w:rsidP="00C912F5">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C912F5" w:rsidRPr="00877703" w:rsidRDefault="00C912F5" w:rsidP="00C912F5">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C912F5" w:rsidRPr="00877703" w:rsidRDefault="00C912F5" w:rsidP="00C912F5">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C912F5" w:rsidRPr="00877703" w:rsidRDefault="00C912F5" w:rsidP="00C912F5">
      <w:pPr>
        <w:ind w:firstLine="567"/>
        <w:jc w:val="both"/>
        <w:rPr>
          <w:noProof/>
          <w:szCs w:val="24"/>
        </w:rPr>
      </w:pPr>
      <w:r w:rsidRPr="00877703">
        <w:rPr>
          <w:noProof/>
          <w:szCs w:val="24"/>
        </w:rPr>
        <w:t xml:space="preserve">Местом поставки Оборудования является </w:t>
      </w:r>
      <w:r w:rsidRPr="00877703">
        <w:rPr>
          <w:i/>
          <w:noProof/>
          <w:szCs w:val="24"/>
        </w:rPr>
        <w:t>склад Заказчика, расположенный по адресу</w:t>
      </w:r>
      <w:r w:rsidRPr="00877703">
        <w:rPr>
          <w:noProof/>
          <w:szCs w:val="24"/>
        </w:rPr>
        <w:t xml:space="preserve">: </w:t>
      </w:r>
      <w:r>
        <w:t xml:space="preserve">184404, Мурманская обл., </w:t>
      </w:r>
      <w:proofErr w:type="spellStart"/>
      <w:r>
        <w:t>Печенгский</w:t>
      </w:r>
      <w:proofErr w:type="spellEnd"/>
      <w:r>
        <w:t xml:space="preserve"> р-он, </w:t>
      </w:r>
      <w:proofErr w:type="spellStart"/>
      <w:r>
        <w:t>п.Борисоглебский</w:t>
      </w:r>
      <w:proofErr w:type="spellEnd"/>
      <w:r>
        <w:t>, ГЭС-8</w:t>
      </w:r>
      <w:r w:rsidRPr="00877703">
        <w:rPr>
          <w:noProof/>
          <w:szCs w:val="24"/>
        </w:rPr>
        <w:t>.</w:t>
      </w:r>
    </w:p>
    <w:p w:rsidR="00C912F5" w:rsidRPr="00877703" w:rsidRDefault="00C912F5" w:rsidP="00C912F5">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C912F5" w:rsidRPr="00877703" w:rsidRDefault="00C912F5" w:rsidP="00C912F5">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C912F5" w:rsidRPr="00877703" w:rsidRDefault="00C912F5" w:rsidP="00C912F5">
      <w:pPr>
        <w:ind w:firstLine="567"/>
        <w:jc w:val="both"/>
        <w:rPr>
          <w:noProof/>
          <w:szCs w:val="24"/>
        </w:rPr>
      </w:pPr>
      <w:r w:rsidRPr="00877703">
        <w:rPr>
          <w:noProof/>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C912F5" w:rsidRPr="00877703" w:rsidRDefault="00C912F5" w:rsidP="00C912F5">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C912F5" w:rsidRPr="00877703" w:rsidRDefault="00C912F5" w:rsidP="00C912F5">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r w:rsidR="003D656A">
        <w:rPr>
          <w:noProof/>
          <w:szCs w:val="24"/>
        </w:rPr>
        <w:t>15</w:t>
      </w:r>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C912F5" w:rsidRPr="00877703" w:rsidRDefault="00C912F5" w:rsidP="00C912F5">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C912F5" w:rsidRPr="00877703" w:rsidRDefault="00C912F5" w:rsidP="00C912F5">
      <w:pPr>
        <w:ind w:firstLine="567"/>
        <w:jc w:val="both"/>
      </w:pPr>
      <w:r w:rsidRPr="00877703">
        <w:rPr>
          <w:i/>
          <w:noProof/>
          <w:szCs w:val="24"/>
        </w:rPr>
        <w:t>3.7.</w:t>
      </w:r>
      <w:r>
        <w:rPr>
          <w:i/>
          <w:noProof/>
          <w:szCs w:val="24"/>
        </w:rPr>
        <w:t xml:space="preserve"> </w:t>
      </w:r>
      <w:r w:rsidRPr="00877703">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C912F5" w:rsidRPr="00877703" w:rsidRDefault="00C912F5" w:rsidP="00C912F5">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C912F5" w:rsidRPr="00877703" w:rsidRDefault="00C912F5" w:rsidP="00C912F5">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приемки _____________</w:t>
      </w:r>
      <w:r w:rsidRPr="00877703">
        <w:rPr>
          <w:noProof/>
          <w:szCs w:val="24"/>
        </w:rPr>
        <w:t>.</w:t>
      </w:r>
    </w:p>
    <w:p w:rsidR="00C912F5" w:rsidRPr="00877703" w:rsidRDefault="00C912F5" w:rsidP="00C912F5">
      <w:pPr>
        <w:ind w:firstLine="567"/>
        <w:jc w:val="both"/>
        <w:rPr>
          <w:noProof/>
          <w:szCs w:val="24"/>
        </w:rPr>
      </w:pPr>
      <w:r w:rsidRPr="00877703">
        <w:rPr>
          <w:noProof/>
          <w:szCs w:val="24"/>
        </w:rPr>
        <w:t>Подрядчик несет бремя содержания Оборудования с даты его сдачи Заказчиком в монтаж до даты  подписания Сторонами Акта приемки _________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C912F5" w:rsidRPr="00877703" w:rsidRDefault="00C912F5" w:rsidP="00C912F5">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C912F5" w:rsidRPr="00877703" w:rsidRDefault="00C912F5" w:rsidP="00C912F5">
      <w:pPr>
        <w:ind w:firstLine="567"/>
        <w:jc w:val="both"/>
        <w:rPr>
          <w:noProof/>
          <w:szCs w:val="24"/>
        </w:rPr>
      </w:pPr>
      <w:r w:rsidRPr="00877703">
        <w:rPr>
          <w:noProof/>
          <w:szCs w:val="24"/>
        </w:rPr>
        <w:t xml:space="preserve">3.9. Заказчик производит оплату поставленного Оборудования в течение 30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C912F5" w:rsidRPr="00877703" w:rsidRDefault="00C912F5" w:rsidP="00C912F5">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C912F5" w:rsidRPr="00877703" w:rsidRDefault="00C912F5" w:rsidP="00C912F5">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12F5" w:rsidRPr="00877703" w:rsidRDefault="00C912F5" w:rsidP="00C912F5">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C912F5" w:rsidRPr="00877703" w:rsidRDefault="00C912F5" w:rsidP="00C912F5">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C912F5" w:rsidRPr="00877703" w:rsidRDefault="00C912F5" w:rsidP="00C912F5">
      <w:pPr>
        <w:ind w:firstLine="709"/>
        <w:jc w:val="both"/>
        <w:rPr>
          <w:szCs w:val="24"/>
        </w:rPr>
      </w:pPr>
    </w:p>
    <w:p w:rsidR="00C912F5" w:rsidRPr="00877703" w:rsidRDefault="00C912F5" w:rsidP="00C912F5">
      <w:pPr>
        <w:pStyle w:val="a7"/>
        <w:ind w:firstLine="0"/>
        <w:jc w:val="center"/>
        <w:rPr>
          <w:b/>
          <w:bCs/>
          <w:szCs w:val="24"/>
        </w:rPr>
      </w:pPr>
      <w:r w:rsidRPr="00877703">
        <w:rPr>
          <w:b/>
          <w:bCs/>
          <w:szCs w:val="24"/>
        </w:rPr>
        <w:t>4. ПОРЯДОК И СРОКИ ВЫПОЛНЕНИЯ СТРОИТЕЛЬНО-МОНТАЖНЫХ РАБОТ</w:t>
      </w:r>
    </w:p>
    <w:p w:rsidR="00C912F5" w:rsidRPr="00877703" w:rsidRDefault="00C912F5" w:rsidP="00C912F5">
      <w:pPr>
        <w:ind w:firstLine="567"/>
        <w:jc w:val="both"/>
        <w:rPr>
          <w:szCs w:val="24"/>
        </w:rPr>
      </w:pPr>
      <w:r w:rsidRPr="00877703">
        <w:rPr>
          <w:szCs w:val="24"/>
        </w:rPr>
        <w:t xml:space="preserve">4.1. Подрядчик выполняет Работы в сроки, указанные </w:t>
      </w:r>
      <w:r>
        <w:rPr>
          <w:szCs w:val="24"/>
        </w:rPr>
        <w:t>в</w:t>
      </w:r>
      <w:r w:rsidRPr="00877703">
        <w:rPr>
          <w:szCs w:val="24"/>
        </w:rPr>
        <w:t xml:space="preserve"> Графике выполнения Работ (Приложение № 2 к настоящему Договору):</w:t>
      </w:r>
    </w:p>
    <w:p w:rsidR="00C912F5" w:rsidRPr="00877703" w:rsidRDefault="00C912F5" w:rsidP="00C912F5">
      <w:pPr>
        <w:ind w:firstLine="567"/>
        <w:jc w:val="both"/>
        <w:rPr>
          <w:szCs w:val="24"/>
        </w:rPr>
      </w:pPr>
      <w:r w:rsidRPr="00877703">
        <w:rPr>
          <w:szCs w:val="24"/>
        </w:rPr>
        <w:t>начало Работ  - «</w:t>
      </w:r>
      <w:r>
        <w:t>13</w:t>
      </w:r>
      <w:r w:rsidRPr="00877703">
        <w:rPr>
          <w:szCs w:val="24"/>
        </w:rPr>
        <w:t xml:space="preserve">» </w:t>
      </w:r>
      <w:r>
        <w:t>марта</w:t>
      </w:r>
      <w:r w:rsidRPr="00877703">
        <w:rPr>
          <w:szCs w:val="24"/>
        </w:rPr>
        <w:t xml:space="preserve"> </w:t>
      </w:r>
      <w:r>
        <w:t>2017</w:t>
      </w:r>
      <w:r w:rsidRPr="00877703">
        <w:rPr>
          <w:szCs w:val="24"/>
        </w:rPr>
        <w:t xml:space="preserve"> г.;</w:t>
      </w:r>
    </w:p>
    <w:p w:rsidR="00C912F5" w:rsidRDefault="00C912F5" w:rsidP="00C912F5">
      <w:pPr>
        <w:ind w:firstLine="567"/>
        <w:jc w:val="both"/>
        <w:rPr>
          <w:szCs w:val="24"/>
        </w:rPr>
      </w:pPr>
      <w:r w:rsidRPr="00877703">
        <w:rPr>
          <w:szCs w:val="24"/>
        </w:rPr>
        <w:t>окончание Работ –  «</w:t>
      </w:r>
      <w:r>
        <w:t>21</w:t>
      </w:r>
      <w:r w:rsidRPr="00877703">
        <w:rPr>
          <w:szCs w:val="24"/>
        </w:rPr>
        <w:t xml:space="preserve">» </w:t>
      </w:r>
      <w:r>
        <w:t>апреля</w:t>
      </w:r>
      <w:r w:rsidRPr="00877703">
        <w:rPr>
          <w:szCs w:val="24"/>
        </w:rPr>
        <w:t xml:space="preserve"> </w:t>
      </w:r>
      <w:r>
        <w:t>2017</w:t>
      </w:r>
      <w:r w:rsidRPr="00877703">
        <w:rPr>
          <w:szCs w:val="24"/>
        </w:rPr>
        <w:t xml:space="preserve"> г.</w:t>
      </w:r>
    </w:p>
    <w:p w:rsidR="00CB2014" w:rsidRPr="00877703" w:rsidRDefault="00CB2014" w:rsidP="00C912F5">
      <w:pPr>
        <w:ind w:firstLine="567"/>
        <w:jc w:val="both"/>
        <w:rPr>
          <w:szCs w:val="24"/>
        </w:rPr>
      </w:pPr>
    </w:p>
    <w:p w:rsidR="00C912F5" w:rsidRPr="00877703" w:rsidRDefault="00C912F5" w:rsidP="00C912F5">
      <w:pPr>
        <w:ind w:firstLine="567"/>
        <w:jc w:val="both"/>
        <w:rPr>
          <w:b/>
          <w:szCs w:val="24"/>
        </w:rPr>
      </w:pPr>
      <w:r w:rsidRPr="00877703">
        <w:rPr>
          <w:rFonts w:eastAsia="Calibri"/>
          <w:i/>
          <w:szCs w:val="24"/>
        </w:rPr>
        <w:lastRenderedPageBreak/>
        <w:t xml:space="preserve">   </w:t>
      </w:r>
      <w:r w:rsidRPr="00877703">
        <w:rPr>
          <w:b/>
          <w:szCs w:val="24"/>
        </w:rPr>
        <w:t>4.2. Заказчик обязуется:</w:t>
      </w:r>
    </w:p>
    <w:p w:rsidR="00C912F5" w:rsidRPr="00877703" w:rsidRDefault="00C912F5" w:rsidP="00C912F5">
      <w:pPr>
        <w:tabs>
          <w:tab w:val="left" w:pos="1276"/>
        </w:tabs>
        <w:ind w:firstLine="567"/>
        <w:jc w:val="both"/>
        <w:rPr>
          <w:i/>
          <w:szCs w:val="24"/>
        </w:rPr>
      </w:pPr>
      <w:r w:rsidRPr="0059402D">
        <w:rPr>
          <w:noProof/>
          <w:szCs w:val="24"/>
        </w:rPr>
        <w:t xml:space="preserve">4.2.1. </w:t>
      </w:r>
      <w:r w:rsidRPr="00877703">
        <w:rPr>
          <w:szCs w:val="24"/>
        </w:rPr>
        <w:t xml:space="preserve">Создать Подрядчику необходимые условия для выполнения Работ </w:t>
      </w:r>
      <w:r w:rsidRPr="00877703">
        <w:rPr>
          <w:i/>
          <w:szCs w:val="24"/>
        </w:rPr>
        <w:t>в следующем объеме:</w:t>
      </w:r>
      <w:r w:rsidRPr="00877703">
        <w:rPr>
          <w:i/>
          <w:szCs w:val="24"/>
          <w:lang w:eastAsia="en-US"/>
        </w:rPr>
        <w:t xml:space="preserve"> </w:t>
      </w:r>
      <w:r w:rsidRPr="00877703">
        <w:rPr>
          <w:i/>
          <w:szCs w:val="24"/>
        </w:rPr>
        <w:t xml:space="preserve">осуществлять подключение электроприводов механизмов и инструмента, средств электросварки и т.д. </w:t>
      </w:r>
    </w:p>
    <w:p w:rsidR="00C912F5" w:rsidRPr="0059402D" w:rsidRDefault="00C912F5" w:rsidP="00C912F5">
      <w:pPr>
        <w:numPr>
          <w:ilvl w:val="2"/>
          <w:numId w:val="5"/>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C912F5" w:rsidRPr="00877703" w:rsidRDefault="00C912F5" w:rsidP="00C912F5">
      <w:pPr>
        <w:numPr>
          <w:ilvl w:val="2"/>
          <w:numId w:val="5"/>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C912F5" w:rsidRPr="00C665A4" w:rsidRDefault="00C912F5" w:rsidP="00C912F5">
      <w:pPr>
        <w:numPr>
          <w:ilvl w:val="2"/>
          <w:numId w:val="5"/>
        </w:numPr>
        <w:tabs>
          <w:tab w:val="left" w:pos="1276"/>
        </w:tabs>
        <w:ind w:left="0" w:firstLine="567"/>
        <w:jc w:val="both"/>
        <w:rPr>
          <w:szCs w:val="24"/>
        </w:rPr>
      </w:pPr>
      <w:r>
        <w:rPr>
          <w:szCs w:val="24"/>
        </w:rPr>
        <w:t xml:space="preserve"> </w:t>
      </w: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C912F5" w:rsidRPr="00877703" w:rsidRDefault="00C912F5" w:rsidP="00C912F5">
      <w:pPr>
        <w:numPr>
          <w:ilvl w:val="2"/>
          <w:numId w:val="5"/>
        </w:numPr>
        <w:tabs>
          <w:tab w:val="left" w:pos="1276"/>
        </w:tabs>
        <w:ind w:left="0" w:firstLine="567"/>
        <w:jc w:val="both"/>
        <w:rPr>
          <w:i/>
          <w:szCs w:val="24"/>
        </w:rPr>
      </w:pPr>
      <w:r>
        <w:rPr>
          <w:szCs w:val="24"/>
        </w:rPr>
        <w:t xml:space="preserve"> </w:t>
      </w:r>
      <w:r w:rsidRPr="00877703">
        <w:rPr>
          <w:szCs w:val="24"/>
        </w:rPr>
        <w:t>Обеспечить оформление пропусков и разрешений для въезда персонала, техники и автотранспорта Подрядчика на Объект.</w:t>
      </w:r>
    </w:p>
    <w:p w:rsidR="00C912F5" w:rsidRPr="00877703" w:rsidRDefault="00C912F5" w:rsidP="00C912F5">
      <w:pPr>
        <w:numPr>
          <w:ilvl w:val="2"/>
          <w:numId w:val="5"/>
        </w:numPr>
        <w:tabs>
          <w:tab w:val="left" w:pos="1276"/>
        </w:tabs>
        <w:ind w:left="0" w:firstLine="567"/>
        <w:jc w:val="both"/>
        <w:rPr>
          <w:szCs w:val="24"/>
        </w:rPr>
      </w:pPr>
      <w:r>
        <w:rPr>
          <w:szCs w:val="24"/>
        </w:rPr>
        <w:t xml:space="preserve"> </w:t>
      </w:r>
      <w:r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C912F5" w:rsidRPr="00877703" w:rsidRDefault="00C912F5" w:rsidP="00C912F5">
      <w:pPr>
        <w:numPr>
          <w:ilvl w:val="2"/>
          <w:numId w:val="5"/>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2</w:t>
      </w:r>
      <w:r w:rsidRPr="00877703">
        <w:rPr>
          <w:i/>
          <w:szCs w:val="24"/>
        </w:rPr>
        <w:t xml:space="preserve"> к настоящему Договору).</w:t>
      </w:r>
    </w:p>
    <w:p w:rsidR="00C912F5" w:rsidRPr="00877703" w:rsidRDefault="00C912F5" w:rsidP="00C912F5">
      <w:pPr>
        <w:numPr>
          <w:ilvl w:val="2"/>
          <w:numId w:val="5"/>
        </w:numPr>
        <w:tabs>
          <w:tab w:val="left" w:pos="1276"/>
        </w:tabs>
        <w:ind w:left="0" w:firstLine="567"/>
        <w:jc w:val="both"/>
        <w:rPr>
          <w:i/>
          <w:szCs w:val="24"/>
        </w:rPr>
      </w:pPr>
      <w:r>
        <w:rPr>
          <w:szCs w:val="24"/>
        </w:rPr>
        <w:t xml:space="preserve"> </w:t>
      </w:r>
      <w:r w:rsidRPr="00877703">
        <w:rPr>
          <w:szCs w:val="24"/>
        </w:rPr>
        <w:t>Принять выполненные Работы с участием Подрядчика.</w:t>
      </w:r>
    </w:p>
    <w:p w:rsidR="00C912F5" w:rsidRPr="00877703" w:rsidRDefault="00C912F5" w:rsidP="00C912F5">
      <w:pPr>
        <w:numPr>
          <w:ilvl w:val="2"/>
          <w:numId w:val="5"/>
        </w:numPr>
        <w:tabs>
          <w:tab w:val="left" w:pos="1276"/>
        </w:tabs>
        <w:ind w:left="0" w:firstLine="567"/>
        <w:jc w:val="both"/>
        <w:rPr>
          <w:i/>
          <w:szCs w:val="24"/>
        </w:rPr>
      </w:pPr>
      <w:r>
        <w:rPr>
          <w:szCs w:val="24"/>
        </w:rPr>
        <w:t xml:space="preserve"> </w:t>
      </w:r>
      <w:r w:rsidRPr="00877703">
        <w:rPr>
          <w:szCs w:val="24"/>
        </w:rPr>
        <w:t>Оплатить выполненные и принятые Работы и Расходы Подрядчика в соответствии с условиями настоящего Договора.</w:t>
      </w:r>
    </w:p>
    <w:p w:rsidR="00C912F5" w:rsidRPr="00877703" w:rsidRDefault="00C912F5" w:rsidP="00C912F5">
      <w:pPr>
        <w:numPr>
          <w:ilvl w:val="2"/>
          <w:numId w:val="5"/>
        </w:numPr>
        <w:tabs>
          <w:tab w:val="left" w:pos="1276"/>
        </w:tabs>
        <w:ind w:left="0" w:firstLine="567"/>
        <w:jc w:val="both"/>
        <w:rPr>
          <w:i/>
          <w:szCs w:val="24"/>
        </w:rPr>
      </w:pPr>
      <w:r w:rsidRPr="00877703">
        <w:rPr>
          <w:szCs w:val="24"/>
        </w:rPr>
        <w:t xml:space="preserve"> Провести инструктаж Подрядчика об Экологической политике (приложение № </w:t>
      </w:r>
      <w:r w:rsidR="00FB5A66">
        <w:rPr>
          <w:szCs w:val="24"/>
        </w:rPr>
        <w:t>6</w:t>
      </w:r>
      <w:r w:rsidRPr="00877703">
        <w:rPr>
          <w:szCs w:val="24"/>
        </w:rPr>
        <w:t xml:space="preserve">), Значимых экологических аспектах и требованиях по охране окружающей среды (приложение № </w:t>
      </w:r>
      <w:r w:rsidR="00FB5A66">
        <w:t>7</w:t>
      </w:r>
      <w:r w:rsidRPr="00877703">
        <w:rPr>
          <w:szCs w:val="24"/>
        </w:rPr>
        <w:t>).</w:t>
      </w:r>
    </w:p>
    <w:p w:rsidR="00C912F5" w:rsidRPr="00877703" w:rsidRDefault="00C912F5" w:rsidP="00C912F5">
      <w:pPr>
        <w:numPr>
          <w:ilvl w:val="2"/>
          <w:numId w:val="5"/>
        </w:numPr>
        <w:tabs>
          <w:tab w:val="left" w:pos="1276"/>
        </w:tabs>
        <w:ind w:left="0" w:firstLine="567"/>
        <w:jc w:val="both"/>
        <w:rPr>
          <w:i/>
          <w:szCs w:val="24"/>
        </w:rPr>
      </w:pPr>
      <w:r>
        <w:rPr>
          <w:i/>
          <w:szCs w:val="24"/>
        </w:rPr>
        <w:t xml:space="preserve"> </w:t>
      </w:r>
      <w:r w:rsidRPr="00877703">
        <w:rPr>
          <w:i/>
          <w:szCs w:val="24"/>
        </w:rPr>
        <w:t xml:space="preserve"> Заказчик по своему усмотрению может:</w:t>
      </w:r>
    </w:p>
    <w:p w:rsidR="00C912F5" w:rsidRPr="000C3385" w:rsidRDefault="00C912F5" w:rsidP="00C912F5">
      <w:pPr>
        <w:pStyle w:val="a9"/>
        <w:numPr>
          <w:ilvl w:val="0"/>
          <w:numId w:val="6"/>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w:t>
      </w:r>
      <w:r>
        <w:rPr>
          <w:rFonts w:ascii="Times New Roman" w:hAnsi="Times New Roman"/>
          <w:i/>
          <w:sz w:val="24"/>
          <w:szCs w:val="24"/>
        </w:rPr>
        <w:t>ответствующего договора аренды</w:t>
      </w:r>
      <w:r w:rsidRPr="000C3385">
        <w:rPr>
          <w:i/>
          <w:szCs w:val="24"/>
        </w:rPr>
        <w:t>.</w:t>
      </w:r>
    </w:p>
    <w:p w:rsidR="00C912F5" w:rsidRPr="00877703" w:rsidRDefault="00C912F5" w:rsidP="00C912F5">
      <w:pPr>
        <w:numPr>
          <w:ilvl w:val="2"/>
          <w:numId w:val="5"/>
        </w:numPr>
        <w:tabs>
          <w:tab w:val="left" w:pos="1276"/>
        </w:tabs>
        <w:ind w:left="0" w:firstLine="567"/>
        <w:jc w:val="both"/>
        <w:rPr>
          <w:szCs w:val="24"/>
        </w:rPr>
      </w:pPr>
      <w:r w:rsidRPr="00877703">
        <w:rPr>
          <w:szCs w:val="24"/>
        </w:rPr>
        <w:t xml:space="preserve"> Выполнить в полном объеме все обязательства, предусмотренные в других условиях настоящего Договора. </w:t>
      </w:r>
    </w:p>
    <w:p w:rsidR="00C912F5" w:rsidRPr="00877703" w:rsidRDefault="00C912F5" w:rsidP="00C912F5">
      <w:pPr>
        <w:numPr>
          <w:ilvl w:val="2"/>
          <w:numId w:val="5"/>
        </w:numPr>
        <w:tabs>
          <w:tab w:val="left" w:pos="1276"/>
        </w:tabs>
        <w:ind w:left="0" w:firstLine="567"/>
        <w:jc w:val="both"/>
        <w:rPr>
          <w:szCs w:val="24"/>
        </w:rPr>
      </w:pPr>
      <w:r>
        <w:rPr>
          <w:szCs w:val="24"/>
        </w:rPr>
        <w:t xml:space="preserve"> </w:t>
      </w:r>
      <w:r w:rsidRPr="00877703">
        <w:rPr>
          <w:szCs w:val="24"/>
        </w:rPr>
        <w:t>Заказчик вправе:</w:t>
      </w:r>
    </w:p>
    <w:p w:rsidR="00C912F5" w:rsidRPr="00877703" w:rsidRDefault="00C912F5" w:rsidP="00C912F5">
      <w:pPr>
        <w:pStyle w:val="a9"/>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w:t>
      </w:r>
      <w:r w:rsidRPr="00F11CC8">
        <w:rPr>
          <w:rFonts w:ascii="Times New Roman" w:hAnsi="Times New Roman"/>
          <w:sz w:val="24"/>
          <w:szCs w:val="24"/>
          <w:lang w:eastAsia="ru-RU"/>
        </w:rPr>
        <w:t>4</w:t>
      </w:r>
      <w:r w:rsidRPr="00877703">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C912F5" w:rsidRPr="00877703" w:rsidRDefault="00C912F5" w:rsidP="00C912F5">
      <w:pPr>
        <w:pStyle w:val="a9"/>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4.2.15</w:t>
      </w:r>
      <w:r w:rsidRPr="004229B3">
        <w:rPr>
          <w:rFonts w:ascii="Times New Roman" w:hAnsi="Times New Roman"/>
          <w:sz w:val="24"/>
          <w:szCs w:val="24"/>
          <w:lang w:eastAsia="ru-RU"/>
        </w:rPr>
        <w:t>.</w:t>
      </w:r>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rsidR="00C912F5" w:rsidRPr="00877703" w:rsidRDefault="00C912F5" w:rsidP="00C912F5">
      <w:pPr>
        <w:pStyle w:val="a9"/>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C912F5" w:rsidRPr="00877703" w:rsidRDefault="00C912F5" w:rsidP="00C912F5">
      <w:pPr>
        <w:pStyle w:val="a9"/>
        <w:tabs>
          <w:tab w:val="left" w:pos="709"/>
        </w:tabs>
        <w:spacing w:after="0" w:line="240" w:lineRule="auto"/>
        <w:ind w:left="0"/>
        <w:jc w:val="both"/>
        <w:rPr>
          <w:rFonts w:ascii="Times New Roman" w:hAnsi="Times New Roman"/>
          <w:sz w:val="24"/>
          <w:szCs w:val="24"/>
          <w:lang w:eastAsia="ru-RU"/>
        </w:rPr>
      </w:pPr>
    </w:p>
    <w:p w:rsidR="00C912F5" w:rsidRPr="00877703" w:rsidRDefault="00C912F5" w:rsidP="00C912F5">
      <w:pPr>
        <w:ind w:firstLine="709"/>
        <w:jc w:val="both"/>
        <w:rPr>
          <w:b/>
          <w:noProof/>
          <w:szCs w:val="24"/>
        </w:rPr>
      </w:pPr>
      <w:r w:rsidRPr="00877703">
        <w:rPr>
          <w:b/>
          <w:noProof/>
          <w:szCs w:val="24"/>
        </w:rPr>
        <w:t>4.3. Подрядчик обязуется:</w:t>
      </w:r>
    </w:p>
    <w:p w:rsidR="00C912F5" w:rsidRPr="00877703" w:rsidRDefault="00C912F5" w:rsidP="00C912F5">
      <w:pPr>
        <w:numPr>
          <w:ilvl w:val="2"/>
          <w:numId w:val="7"/>
        </w:numPr>
        <w:tabs>
          <w:tab w:val="left" w:pos="1276"/>
        </w:tabs>
        <w:ind w:left="0" w:firstLine="567"/>
        <w:jc w:val="both"/>
        <w:rPr>
          <w:i/>
          <w:szCs w:val="24"/>
        </w:rPr>
      </w:pPr>
      <w:r w:rsidRPr="005C3838">
        <w:rPr>
          <w:i/>
          <w:noProof/>
          <w:szCs w:val="24"/>
        </w:rPr>
        <w:t xml:space="preserve"> </w:t>
      </w:r>
      <w:r w:rsidRPr="00877703">
        <w:rPr>
          <w:i/>
          <w:noProof/>
          <w:szCs w:val="24"/>
        </w:rPr>
        <w:t>Принять от Заказчика по акту Строительную площадку до начала производства Работ.</w:t>
      </w:r>
    </w:p>
    <w:p w:rsidR="00C912F5" w:rsidRPr="00877703" w:rsidRDefault="00C912F5" w:rsidP="00C912F5">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C912F5" w:rsidRPr="00877703" w:rsidRDefault="00C912F5" w:rsidP="00C912F5">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C912F5" w:rsidRPr="00877703" w:rsidRDefault="00C912F5" w:rsidP="00C912F5">
      <w:pPr>
        <w:numPr>
          <w:ilvl w:val="2"/>
          <w:numId w:val="7"/>
        </w:numPr>
        <w:tabs>
          <w:tab w:val="left" w:pos="1276"/>
        </w:tabs>
        <w:ind w:left="0" w:firstLine="567"/>
        <w:jc w:val="both"/>
        <w:rPr>
          <w:noProof/>
          <w:szCs w:val="24"/>
        </w:rPr>
      </w:pPr>
      <w:r>
        <w:rPr>
          <w:noProof/>
          <w:szCs w:val="24"/>
        </w:rPr>
        <w:t xml:space="preserve"> </w:t>
      </w:r>
      <w:r w:rsidRPr="00877703">
        <w:rPr>
          <w:noProof/>
          <w:szCs w:val="24"/>
        </w:rPr>
        <w:t xml:space="preserve">Поставить Оборудование в сроки согласованные сторонами в настоящем Договоре. </w:t>
      </w:r>
    </w:p>
    <w:p w:rsidR="00C912F5" w:rsidRPr="00877703" w:rsidRDefault="00C912F5" w:rsidP="00C912F5">
      <w:pPr>
        <w:numPr>
          <w:ilvl w:val="2"/>
          <w:numId w:val="7"/>
        </w:numPr>
        <w:tabs>
          <w:tab w:val="left" w:pos="1276"/>
        </w:tabs>
        <w:ind w:left="0" w:firstLine="567"/>
        <w:jc w:val="both"/>
        <w:rPr>
          <w:i/>
          <w:noProof/>
          <w:szCs w:val="24"/>
        </w:rPr>
      </w:pPr>
      <w:r>
        <w:rPr>
          <w:noProof/>
          <w:szCs w:val="24"/>
        </w:rPr>
        <w:t xml:space="preserve"> </w:t>
      </w:r>
      <w:r w:rsidRPr="00877703">
        <w:rPr>
          <w:noProof/>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w:t>
      </w:r>
      <w:r w:rsidRPr="00877703">
        <w:rPr>
          <w:noProof/>
          <w:szCs w:val="24"/>
        </w:rPr>
        <w:lastRenderedPageBreak/>
        <w:t>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По соглашению Сторон Работы могут выполняться из материалов Заказчика. </w:t>
      </w:r>
    </w:p>
    <w:p w:rsidR="00C912F5" w:rsidRPr="00877703" w:rsidRDefault="00C912F5" w:rsidP="00C912F5">
      <w:pPr>
        <w:numPr>
          <w:ilvl w:val="2"/>
          <w:numId w:val="7"/>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877703">
        <w:rPr>
          <w:i/>
          <w:szCs w:val="24"/>
        </w:rPr>
        <w:t>а также все причиненные в данной связи убытки</w:t>
      </w:r>
      <w:r w:rsidRPr="00877703">
        <w:rPr>
          <w:szCs w:val="24"/>
        </w:rPr>
        <w:t>.</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Подрядчик обязан  при привлечении субподрядчика(-</w:t>
      </w:r>
      <w:proofErr w:type="spellStart"/>
      <w:r w:rsidRPr="00877703">
        <w:rPr>
          <w:szCs w:val="24"/>
        </w:rPr>
        <w:t>ов</w:t>
      </w:r>
      <w:proofErr w:type="spellEnd"/>
      <w:r w:rsidRPr="00877703">
        <w:rPr>
          <w:szCs w:val="24"/>
        </w:rPr>
        <w:t>) в соответствии с п.1.6. настоящего Договора включать в договор(-ы) с ним(-и) условия об обязанности субподрядчика(-</w:t>
      </w:r>
      <w:proofErr w:type="spellStart"/>
      <w:r w:rsidRPr="00877703">
        <w:rPr>
          <w:szCs w:val="24"/>
        </w:rPr>
        <w:t>ов</w:t>
      </w:r>
      <w:proofErr w:type="spellEnd"/>
      <w:r w:rsidRPr="00877703">
        <w:rPr>
          <w:szCs w:val="24"/>
        </w:rPr>
        <w:t>) выполнить работу лично (без привлечения субподрядчиков).</w:t>
      </w:r>
    </w:p>
    <w:p w:rsidR="00C912F5" w:rsidRPr="00877703" w:rsidRDefault="00C912F5" w:rsidP="00C912F5">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rsidR="00C912F5" w:rsidRPr="00877703" w:rsidRDefault="00C912F5" w:rsidP="00C912F5">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C912F5" w:rsidRPr="00877703" w:rsidRDefault="00C912F5" w:rsidP="00C912F5">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912F5" w:rsidRPr="00877703" w:rsidRDefault="00C912F5" w:rsidP="00C912F5">
      <w:pPr>
        <w:tabs>
          <w:tab w:val="left" w:pos="709"/>
        </w:tabs>
        <w:ind w:firstLine="567"/>
        <w:jc w:val="both"/>
        <w:rPr>
          <w:i/>
          <w:szCs w:val="24"/>
        </w:rPr>
      </w:pPr>
      <w:r w:rsidRPr="00877703">
        <w:rPr>
          <w:szCs w:val="24"/>
        </w:rPr>
        <w:tab/>
      </w:r>
      <w:r w:rsidRPr="00877703">
        <w:rPr>
          <w:i/>
          <w:szCs w:val="24"/>
        </w:rPr>
        <w:t>Порядок привлечения Подрядчиком субподрядчиков:</w:t>
      </w:r>
    </w:p>
    <w:p w:rsidR="00C912F5" w:rsidRPr="00877703" w:rsidRDefault="00C912F5" w:rsidP="00C912F5">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C912F5" w:rsidRPr="00877703" w:rsidRDefault="00C912F5" w:rsidP="00C912F5">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912F5" w:rsidRPr="00877703" w:rsidRDefault="00C912F5" w:rsidP="00C912F5">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t xml:space="preserve">5 </w:t>
      </w:r>
      <w:r w:rsidRPr="00877703">
        <w:rPr>
          <w:i/>
          <w:szCs w:val="24"/>
        </w:rPr>
        <w:t>рабочих дней после принятия соответствующего решения.</w:t>
      </w:r>
    </w:p>
    <w:p w:rsidR="00C912F5" w:rsidRPr="00877703" w:rsidRDefault="00C912F5" w:rsidP="00C912F5">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свидетельства о допуске к соответствующим видам работ.</w:t>
      </w:r>
    </w:p>
    <w:p w:rsidR="00C912F5" w:rsidRPr="00877703" w:rsidRDefault="00C912F5" w:rsidP="00C912F5">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w:t>
      </w:r>
      <w:r>
        <w:rPr>
          <w:i/>
          <w:szCs w:val="24"/>
        </w:rPr>
        <w:t xml:space="preserve">кже </w:t>
      </w:r>
      <w:r w:rsidRPr="00877703">
        <w:rPr>
          <w:i/>
          <w:szCs w:val="24"/>
        </w:rPr>
        <w:t>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912F5" w:rsidRPr="00877703" w:rsidRDefault="00C912F5" w:rsidP="00C912F5">
      <w:pPr>
        <w:tabs>
          <w:tab w:val="left" w:pos="709"/>
        </w:tabs>
        <w:ind w:firstLine="567"/>
        <w:jc w:val="both"/>
        <w:rPr>
          <w:i/>
          <w:szCs w:val="24"/>
        </w:rPr>
      </w:pPr>
      <w:r w:rsidRPr="00877703">
        <w:rPr>
          <w:i/>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w:t>
      </w:r>
      <w:r w:rsidRPr="00877703">
        <w:rPr>
          <w:i/>
          <w:szCs w:val="24"/>
        </w:rPr>
        <w:lastRenderedPageBreak/>
        <w:t>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877703">
        <w:rPr>
          <w:szCs w:val="24"/>
        </w:rPr>
        <w:t>Ростехнадзора</w:t>
      </w:r>
      <w:proofErr w:type="spellEnd"/>
      <w:r w:rsidRPr="00877703">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C912F5" w:rsidRPr="00877703" w:rsidRDefault="00C912F5" w:rsidP="00C912F5">
      <w:pPr>
        <w:tabs>
          <w:tab w:val="left" w:pos="1418"/>
        </w:tabs>
        <w:ind w:firstLine="567"/>
        <w:jc w:val="both"/>
        <w:rPr>
          <w:szCs w:val="24"/>
        </w:rPr>
      </w:pP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Немедленно предупредить Заказчика и до получения от него указаний приостановить работу при обнаружении:</w:t>
      </w:r>
    </w:p>
    <w:p w:rsidR="00C912F5" w:rsidRPr="00877703" w:rsidRDefault="00C912F5" w:rsidP="00C912F5">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C912F5" w:rsidRPr="00877703" w:rsidRDefault="00C912F5" w:rsidP="00C912F5">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C912F5" w:rsidRPr="00877703" w:rsidRDefault="00C912F5" w:rsidP="00C912F5">
      <w:pPr>
        <w:tabs>
          <w:tab w:val="left" w:pos="1418"/>
        </w:tabs>
        <w:ind w:firstLine="567"/>
        <w:jc w:val="both"/>
        <w:rPr>
          <w:szCs w:val="24"/>
        </w:rPr>
      </w:pPr>
      <w:r w:rsidRPr="00877703">
        <w:rPr>
          <w:szCs w:val="24"/>
        </w:rPr>
        <w:lastRenderedPageBreak/>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 xml:space="preserve">Подрядчик имеет право с письменного согласия Заказчика выполнить Работы досрочно. </w:t>
      </w:r>
    </w:p>
    <w:p w:rsidR="00C912F5" w:rsidRPr="00877703" w:rsidRDefault="00C912F5" w:rsidP="00C912F5">
      <w:pPr>
        <w:numPr>
          <w:ilvl w:val="2"/>
          <w:numId w:val="7"/>
        </w:numPr>
        <w:tabs>
          <w:tab w:val="left" w:pos="1418"/>
        </w:tabs>
        <w:ind w:left="0" w:firstLine="567"/>
        <w:jc w:val="both"/>
        <w:rPr>
          <w:szCs w:val="24"/>
        </w:rPr>
      </w:pPr>
      <w:r>
        <w:rPr>
          <w:szCs w:val="24"/>
        </w:rPr>
        <w:t xml:space="preserve"> </w:t>
      </w: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C912F5" w:rsidRPr="00877703" w:rsidRDefault="00C912F5" w:rsidP="00C912F5">
      <w:pPr>
        <w:numPr>
          <w:ilvl w:val="2"/>
          <w:numId w:val="7"/>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C912F5" w:rsidRPr="00877703" w:rsidRDefault="00C912F5" w:rsidP="00C912F5">
      <w:pPr>
        <w:numPr>
          <w:ilvl w:val="2"/>
          <w:numId w:val="7"/>
        </w:numPr>
        <w:tabs>
          <w:tab w:val="num" w:pos="0"/>
          <w:tab w:val="left" w:pos="1418"/>
        </w:tabs>
        <w:ind w:left="0" w:firstLine="567"/>
        <w:jc w:val="both"/>
        <w:rPr>
          <w:i/>
          <w:szCs w:val="24"/>
        </w:rPr>
      </w:pPr>
      <w:r w:rsidRPr="00877703">
        <w:rPr>
          <w:i/>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C912F5" w:rsidRPr="00877703" w:rsidRDefault="00C912F5" w:rsidP="00C912F5">
      <w:pPr>
        <w:numPr>
          <w:ilvl w:val="2"/>
          <w:numId w:val="7"/>
        </w:numPr>
        <w:tabs>
          <w:tab w:val="num" w:pos="0"/>
          <w:tab w:val="left" w:pos="1418"/>
        </w:tabs>
        <w:ind w:left="0" w:firstLine="567"/>
        <w:jc w:val="both"/>
        <w:rPr>
          <w:szCs w:val="24"/>
        </w:rPr>
      </w:pPr>
      <w:r>
        <w:rPr>
          <w:szCs w:val="24"/>
        </w:rPr>
        <w:t xml:space="preserve"> </w:t>
      </w:r>
      <w:r w:rsidRPr="00877703">
        <w:rPr>
          <w:szCs w:val="24"/>
        </w:rPr>
        <w:t>Осуществить пусконаладочные работы в соответствии с Составом пусконаладочных работ.</w:t>
      </w:r>
    </w:p>
    <w:p w:rsidR="00C912F5" w:rsidRPr="00877703" w:rsidRDefault="00C912F5" w:rsidP="00C912F5">
      <w:pPr>
        <w:autoSpaceDE w:val="0"/>
        <w:autoSpaceDN w:val="0"/>
        <w:adjustRightInd w:val="0"/>
        <w:ind w:firstLine="567"/>
        <w:jc w:val="both"/>
        <w:rPr>
          <w:i/>
          <w:szCs w:val="24"/>
        </w:rPr>
      </w:pPr>
      <w:r w:rsidRPr="00877703">
        <w:rPr>
          <w:i/>
          <w:szCs w:val="24"/>
        </w:rPr>
        <w:t>4.3.3</w:t>
      </w:r>
      <w:r w:rsidR="00B2500E">
        <w:rPr>
          <w:i/>
          <w:szCs w:val="24"/>
        </w:rPr>
        <w:t>1</w:t>
      </w:r>
      <w:r w:rsidRPr="00877703">
        <w:rPr>
          <w:i/>
          <w:szCs w:val="24"/>
        </w:rPr>
        <w:t>.</w:t>
      </w:r>
      <w:r>
        <w:rPr>
          <w:i/>
          <w:szCs w:val="24"/>
        </w:rPr>
        <w:t xml:space="preserve"> </w:t>
      </w: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C912F5" w:rsidRPr="00877703" w:rsidRDefault="00C912F5" w:rsidP="00C912F5">
      <w:pPr>
        <w:autoSpaceDE w:val="0"/>
        <w:autoSpaceDN w:val="0"/>
        <w:adjustRightInd w:val="0"/>
        <w:ind w:firstLine="567"/>
        <w:jc w:val="both"/>
        <w:rPr>
          <w:i/>
          <w:szCs w:val="24"/>
        </w:rPr>
      </w:pPr>
      <w:r w:rsidRPr="00877703">
        <w:rPr>
          <w:i/>
          <w:szCs w:val="24"/>
        </w:rPr>
        <w:lastRenderedPageBreak/>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912F5" w:rsidRPr="00877703" w:rsidRDefault="00C912F5" w:rsidP="00C912F5">
      <w:pPr>
        <w:autoSpaceDE w:val="0"/>
        <w:autoSpaceDN w:val="0"/>
        <w:adjustRightInd w:val="0"/>
        <w:ind w:firstLine="567"/>
        <w:jc w:val="both"/>
        <w:rPr>
          <w:i/>
          <w:szCs w:val="24"/>
          <w:highlight w:val="yellow"/>
        </w:rPr>
      </w:pPr>
    </w:p>
    <w:p w:rsidR="00C912F5" w:rsidRPr="00877703" w:rsidRDefault="00C912F5" w:rsidP="00C912F5">
      <w:pPr>
        <w:numPr>
          <w:ilvl w:val="1"/>
          <w:numId w:val="7"/>
        </w:numPr>
        <w:tabs>
          <w:tab w:val="left" w:pos="1276"/>
          <w:tab w:val="left" w:pos="1418"/>
        </w:tabs>
        <w:ind w:left="0" w:firstLine="567"/>
        <w:jc w:val="both"/>
        <w:rPr>
          <w:szCs w:val="24"/>
        </w:rPr>
      </w:pPr>
      <w:r>
        <w:rPr>
          <w:szCs w:val="24"/>
        </w:rPr>
        <w:t xml:space="preserve"> </w:t>
      </w:r>
      <w:r w:rsidRPr="00877703">
        <w:rPr>
          <w:szCs w:val="24"/>
        </w:rPr>
        <w:t>Выполнить в полном объеме все обязательства, предусмотренные в других условиях настоящего Договора.</w:t>
      </w:r>
    </w:p>
    <w:p w:rsidR="00C912F5" w:rsidRPr="000C3385" w:rsidRDefault="00C912F5" w:rsidP="00C912F5">
      <w:pPr>
        <w:numPr>
          <w:ilvl w:val="1"/>
          <w:numId w:val="7"/>
        </w:numPr>
        <w:tabs>
          <w:tab w:val="left" w:pos="1276"/>
          <w:tab w:val="left" w:pos="1418"/>
        </w:tabs>
        <w:ind w:left="0" w:firstLine="567"/>
        <w:jc w:val="both"/>
        <w:rPr>
          <w:szCs w:val="24"/>
        </w:rPr>
      </w:pPr>
      <w:r>
        <w:rPr>
          <w:szCs w:val="24"/>
        </w:rPr>
        <w:t xml:space="preserve"> </w:t>
      </w:r>
      <w:r w:rsidRPr="000C3385">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C912F5" w:rsidRPr="00877703" w:rsidRDefault="00C912F5" w:rsidP="00C912F5">
      <w:pPr>
        <w:numPr>
          <w:ilvl w:val="1"/>
          <w:numId w:val="7"/>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C912F5" w:rsidRPr="00877703" w:rsidRDefault="00C912F5" w:rsidP="00C912F5">
      <w:pPr>
        <w:tabs>
          <w:tab w:val="left" w:pos="1276"/>
          <w:tab w:val="left" w:pos="1418"/>
        </w:tabs>
        <w:spacing w:line="240" w:lineRule="atLeast"/>
        <w:ind w:left="709"/>
        <w:jc w:val="both"/>
        <w:rPr>
          <w:szCs w:val="24"/>
        </w:rPr>
      </w:pPr>
    </w:p>
    <w:p w:rsidR="00C912F5" w:rsidRPr="00877703" w:rsidRDefault="00C912F5" w:rsidP="00C912F5">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C912F5" w:rsidRPr="00877703" w:rsidRDefault="00C912F5" w:rsidP="00C912F5">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C912F5" w:rsidRPr="00877703" w:rsidRDefault="00C912F5" w:rsidP="00C912F5">
      <w:pPr>
        <w:ind w:firstLine="567"/>
        <w:jc w:val="both"/>
        <w:rPr>
          <w:i/>
          <w:szCs w:val="24"/>
        </w:rPr>
      </w:pPr>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C912F5" w:rsidRPr="00877703" w:rsidRDefault="00C912F5" w:rsidP="00C912F5">
      <w:pPr>
        <w:ind w:firstLine="567"/>
        <w:jc w:val="both"/>
        <w:rPr>
          <w:szCs w:val="24"/>
        </w:rPr>
      </w:pPr>
      <w:r w:rsidRPr="00877703">
        <w:rPr>
          <w:szCs w:val="24"/>
        </w:rPr>
        <w:t xml:space="preserve">5.1.2. Заказчик в течение </w:t>
      </w:r>
      <w:r>
        <w:t>10</w:t>
      </w:r>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C912F5" w:rsidRPr="00877703" w:rsidRDefault="00C912F5" w:rsidP="00C912F5">
      <w:pPr>
        <w:ind w:firstLine="567"/>
        <w:jc w:val="both"/>
        <w:rPr>
          <w:szCs w:val="24"/>
        </w:rPr>
      </w:pPr>
      <w:r w:rsidRPr="00877703">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C912F5" w:rsidRPr="00877703" w:rsidRDefault="00C912F5" w:rsidP="00C912F5">
      <w:pPr>
        <w:jc w:val="both"/>
        <w:rPr>
          <w:szCs w:val="24"/>
        </w:rPr>
      </w:pPr>
    </w:p>
    <w:p w:rsidR="00C912F5" w:rsidRPr="00877703" w:rsidRDefault="00C912F5" w:rsidP="00C912F5">
      <w:pPr>
        <w:jc w:val="center"/>
        <w:rPr>
          <w:b/>
          <w:bCs/>
          <w:szCs w:val="24"/>
        </w:rPr>
      </w:pPr>
      <w:r w:rsidRPr="00877703">
        <w:rPr>
          <w:b/>
          <w:bCs/>
          <w:szCs w:val="24"/>
        </w:rPr>
        <w:t>6. ИСПЫТАНИЯ ОБОРУДОВАНИЯ</w:t>
      </w:r>
    </w:p>
    <w:p w:rsidR="00C912F5" w:rsidRPr="00877703" w:rsidRDefault="00C912F5" w:rsidP="00C912F5">
      <w:pPr>
        <w:ind w:firstLine="567"/>
        <w:jc w:val="both"/>
        <w:rPr>
          <w:szCs w:val="24"/>
        </w:rPr>
      </w:pPr>
      <w:r w:rsidRPr="00877703">
        <w:rPr>
          <w:szCs w:val="24"/>
        </w:rPr>
        <w:t xml:space="preserve">6.1. Стороны обязуются приступить к испытаниям </w:t>
      </w:r>
      <w:r w:rsidRPr="00877703">
        <w:rPr>
          <w:i/>
          <w:szCs w:val="24"/>
        </w:rPr>
        <w:t>Оборудования</w:t>
      </w:r>
      <w:r w:rsidRPr="00877703">
        <w:rPr>
          <w:szCs w:val="24"/>
        </w:rPr>
        <w:t xml:space="preserve"> в течение </w:t>
      </w:r>
      <w:r>
        <w:t>5</w:t>
      </w:r>
      <w:r w:rsidRPr="00877703">
        <w:rPr>
          <w:szCs w:val="24"/>
        </w:rPr>
        <w:t xml:space="preserve"> (</w:t>
      </w:r>
      <w:r>
        <w:t>пять</w:t>
      </w:r>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C912F5" w:rsidRPr="00877703" w:rsidRDefault="00C912F5" w:rsidP="00C912F5">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w:t>
      </w:r>
      <w:r w:rsidR="00E94570">
        <w:rPr>
          <w:szCs w:val="24"/>
        </w:rPr>
        <w:t>рограммой и методикой испытаний</w:t>
      </w:r>
      <w:r w:rsidRPr="00877703">
        <w:rPr>
          <w:szCs w:val="24"/>
        </w:rPr>
        <w:t xml:space="preserve">. </w:t>
      </w:r>
      <w:r w:rsidRPr="00877703">
        <w:rPr>
          <w:i/>
          <w:szCs w:val="24"/>
        </w:rPr>
        <w:t>.</w:t>
      </w:r>
    </w:p>
    <w:p w:rsidR="00C912F5" w:rsidRPr="00877703" w:rsidRDefault="00C912F5" w:rsidP="00C912F5">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C912F5" w:rsidRPr="00877703" w:rsidRDefault="00C912F5" w:rsidP="00C912F5">
      <w:pPr>
        <w:ind w:firstLine="567"/>
        <w:jc w:val="both"/>
        <w:rPr>
          <w:i/>
          <w:szCs w:val="24"/>
        </w:rPr>
      </w:pPr>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C912F5" w:rsidRPr="00877703" w:rsidRDefault="00C912F5" w:rsidP="00C912F5">
      <w:pPr>
        <w:jc w:val="both"/>
        <w:rPr>
          <w:szCs w:val="24"/>
        </w:rPr>
      </w:pPr>
    </w:p>
    <w:p w:rsidR="00C912F5" w:rsidRPr="00877703" w:rsidRDefault="00C912F5" w:rsidP="00C912F5">
      <w:pPr>
        <w:spacing w:line="240" w:lineRule="atLeast"/>
        <w:jc w:val="center"/>
        <w:rPr>
          <w:b/>
          <w:szCs w:val="24"/>
        </w:rPr>
      </w:pPr>
      <w:r w:rsidRPr="00877703">
        <w:rPr>
          <w:b/>
          <w:noProof/>
          <w:szCs w:val="24"/>
        </w:rPr>
        <w:t>7.</w:t>
      </w:r>
      <w:r w:rsidRPr="00877703">
        <w:rPr>
          <w:b/>
          <w:szCs w:val="24"/>
        </w:rPr>
        <w:t xml:space="preserve"> ПОРЯДОК ОПЛАТЫ РАБОТ</w:t>
      </w:r>
    </w:p>
    <w:p w:rsidR="00C912F5" w:rsidRPr="00877703" w:rsidRDefault="00C912F5" w:rsidP="00C912F5">
      <w:pPr>
        <w:spacing w:line="240" w:lineRule="atLeast"/>
        <w:ind w:firstLine="567"/>
        <w:jc w:val="both"/>
        <w:rPr>
          <w:i/>
          <w:szCs w:val="24"/>
        </w:rPr>
      </w:pPr>
      <w:r w:rsidRPr="00877703">
        <w:rPr>
          <w:i/>
          <w:szCs w:val="24"/>
        </w:rPr>
        <w:t xml:space="preserve">7.1.  Заказчик оплачивает Подрядчику выполненные и принятые Работы (этап работ) на основании подписанных обеими Сторонами: </w:t>
      </w:r>
    </w:p>
    <w:p w:rsidR="00C912F5" w:rsidRPr="00877703" w:rsidRDefault="00C912F5" w:rsidP="00C912F5">
      <w:pPr>
        <w:spacing w:line="240" w:lineRule="atLeast"/>
        <w:ind w:firstLine="567"/>
        <w:jc w:val="both"/>
        <w:rPr>
          <w:i/>
          <w:szCs w:val="24"/>
        </w:rPr>
      </w:pPr>
      <w:r w:rsidRPr="00877703">
        <w:rPr>
          <w:i/>
          <w:szCs w:val="24"/>
        </w:rPr>
        <w:t>Актов о приемке выполненных работ (форма КС-2),</w:t>
      </w:r>
    </w:p>
    <w:p w:rsidR="00C912F5" w:rsidRPr="00877703" w:rsidRDefault="00C912F5" w:rsidP="00C912F5">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C912F5" w:rsidRPr="00877703" w:rsidRDefault="00C912F5" w:rsidP="00C912F5">
      <w:pPr>
        <w:spacing w:line="240" w:lineRule="atLeast"/>
        <w:ind w:firstLine="567"/>
        <w:jc w:val="both"/>
        <w:rPr>
          <w:i/>
          <w:noProof/>
          <w:szCs w:val="24"/>
        </w:rPr>
      </w:pPr>
      <w:r w:rsidRPr="00877703">
        <w:rPr>
          <w:i/>
          <w:noProof/>
          <w:szCs w:val="24"/>
        </w:rPr>
        <w:t xml:space="preserve">Счета, </w:t>
      </w:r>
    </w:p>
    <w:p w:rsidR="00C912F5" w:rsidRPr="00877703" w:rsidRDefault="00C912F5" w:rsidP="00C912F5">
      <w:pPr>
        <w:spacing w:line="240" w:lineRule="atLeast"/>
        <w:ind w:firstLine="567"/>
        <w:jc w:val="both"/>
        <w:rPr>
          <w:i/>
          <w:noProof/>
          <w:szCs w:val="24"/>
        </w:rPr>
      </w:pPr>
      <w:r w:rsidRPr="00877703">
        <w:rPr>
          <w:i/>
          <w:noProof/>
          <w:szCs w:val="24"/>
        </w:rPr>
        <w:t xml:space="preserve">Исполнительской документации </w:t>
      </w:r>
    </w:p>
    <w:p w:rsidR="00C912F5" w:rsidRPr="00877703" w:rsidRDefault="00C912F5" w:rsidP="00C912F5">
      <w:pPr>
        <w:spacing w:line="240" w:lineRule="atLeast"/>
        <w:ind w:firstLine="567"/>
        <w:jc w:val="both"/>
        <w:rPr>
          <w:i/>
          <w:szCs w:val="24"/>
        </w:rPr>
      </w:pPr>
      <w:r w:rsidRPr="00877703">
        <w:rPr>
          <w:i/>
          <w:szCs w:val="24"/>
        </w:rPr>
        <w:t xml:space="preserve">и выставляемых Подрядчиком счетов-фактур,  </w:t>
      </w:r>
    </w:p>
    <w:p w:rsidR="00C912F5" w:rsidRPr="00877703" w:rsidRDefault="00C912F5" w:rsidP="00C912F5">
      <w:pPr>
        <w:spacing w:line="240" w:lineRule="atLeast"/>
        <w:ind w:firstLine="567"/>
        <w:jc w:val="both"/>
        <w:rPr>
          <w:szCs w:val="24"/>
        </w:rPr>
      </w:pPr>
      <w:r w:rsidRPr="000276A8">
        <w:rPr>
          <w:szCs w:val="24"/>
        </w:rPr>
        <w:t xml:space="preserve">в течение </w:t>
      </w:r>
      <w:r w:rsidRPr="000276A8">
        <w:rPr>
          <w:bCs/>
          <w:szCs w:val="24"/>
        </w:rPr>
        <w:t xml:space="preserve">30 (тридцати) </w:t>
      </w:r>
      <w:r w:rsidRPr="000276A8">
        <w:rPr>
          <w:szCs w:val="24"/>
        </w:rPr>
        <w:t xml:space="preserve">календарных дней с даты подписания </w:t>
      </w:r>
      <w:r w:rsidRPr="000276A8">
        <w:rPr>
          <w:bCs/>
          <w:szCs w:val="24"/>
        </w:rPr>
        <w:t>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877703">
        <w:rPr>
          <w:szCs w:val="24"/>
        </w:rPr>
        <w:t xml:space="preserve">. </w:t>
      </w:r>
    </w:p>
    <w:p w:rsidR="00C912F5" w:rsidRPr="00877703" w:rsidRDefault="00C912F5" w:rsidP="00C912F5">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C912F5" w:rsidRPr="00877703" w:rsidRDefault="00C912F5" w:rsidP="00C912F5">
      <w:pPr>
        <w:spacing w:line="240" w:lineRule="atLeast"/>
        <w:ind w:firstLine="567"/>
        <w:jc w:val="both"/>
        <w:rPr>
          <w:i/>
          <w:szCs w:val="24"/>
        </w:rPr>
      </w:pPr>
      <w:r w:rsidRPr="00877703">
        <w:rPr>
          <w:i/>
          <w:szCs w:val="24"/>
        </w:rPr>
        <w:lastRenderedPageBreak/>
        <w:t>Заказчик вправе досрочно производить оплату выполненных Работ.</w:t>
      </w:r>
    </w:p>
    <w:p w:rsidR="00C912F5" w:rsidRPr="00877703" w:rsidRDefault="00C912F5" w:rsidP="00C912F5">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C912F5" w:rsidRPr="00877703" w:rsidRDefault="00C912F5" w:rsidP="00C912F5">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12F5" w:rsidRPr="00877703" w:rsidRDefault="00C912F5" w:rsidP="00C912F5">
      <w:pPr>
        <w:spacing w:line="240" w:lineRule="atLeast"/>
        <w:ind w:firstLine="567"/>
        <w:jc w:val="both"/>
        <w:rPr>
          <w:i/>
          <w:szCs w:val="24"/>
        </w:rPr>
      </w:pPr>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C912F5" w:rsidRPr="00877703" w:rsidRDefault="00C912F5" w:rsidP="00C912F5">
      <w:pPr>
        <w:spacing w:line="240" w:lineRule="atLeast"/>
        <w:jc w:val="both"/>
        <w:rPr>
          <w:i/>
          <w:szCs w:val="24"/>
        </w:rPr>
      </w:pPr>
    </w:p>
    <w:p w:rsidR="00C912F5" w:rsidRPr="00877703" w:rsidRDefault="00C912F5" w:rsidP="00C912F5">
      <w:pPr>
        <w:spacing w:line="266" w:lineRule="exact"/>
        <w:jc w:val="center"/>
        <w:rPr>
          <w:b/>
          <w:szCs w:val="24"/>
        </w:rPr>
      </w:pPr>
      <w:r w:rsidRPr="00877703">
        <w:rPr>
          <w:b/>
          <w:szCs w:val="24"/>
        </w:rPr>
        <w:t>8. ГАРАНТИЙНЫЕ ОБЯЗАТЕЛЬСТВА ПОДРЯДЧИКА</w:t>
      </w:r>
    </w:p>
    <w:p w:rsidR="00C912F5" w:rsidRPr="00877703" w:rsidRDefault="00C912F5" w:rsidP="00C912F5">
      <w:pPr>
        <w:spacing w:line="266" w:lineRule="exact"/>
        <w:ind w:firstLine="567"/>
        <w:jc w:val="both"/>
        <w:rPr>
          <w:b/>
          <w:szCs w:val="24"/>
        </w:rPr>
      </w:pPr>
      <w:r w:rsidRPr="00877703">
        <w:rPr>
          <w:b/>
          <w:szCs w:val="24"/>
        </w:rPr>
        <w:t>8.1. Гарантийные обязательства на Оборудование.</w:t>
      </w:r>
    </w:p>
    <w:p w:rsidR="00C912F5" w:rsidRPr="00877703" w:rsidRDefault="00C912F5" w:rsidP="00C912F5">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C912F5" w:rsidRPr="00877703" w:rsidRDefault="00C912F5" w:rsidP="00C912F5">
      <w:pPr>
        <w:spacing w:line="266" w:lineRule="exact"/>
        <w:ind w:firstLine="567"/>
        <w:jc w:val="both"/>
        <w:rPr>
          <w:szCs w:val="24"/>
        </w:rPr>
      </w:pPr>
      <w:r w:rsidRPr="00877703">
        <w:rPr>
          <w:szCs w:val="24"/>
        </w:rPr>
        <w:t>Всё Оборудование является новым.</w:t>
      </w:r>
    </w:p>
    <w:p w:rsidR="00C912F5" w:rsidRPr="00877703" w:rsidRDefault="00C912F5" w:rsidP="00C912F5">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C912F5" w:rsidRPr="00877703" w:rsidRDefault="00C912F5" w:rsidP="00C912F5">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C912F5" w:rsidRPr="00877703" w:rsidRDefault="00C912F5" w:rsidP="00C912F5">
      <w:pPr>
        <w:spacing w:line="266" w:lineRule="exact"/>
        <w:ind w:firstLine="567"/>
        <w:jc w:val="both"/>
        <w:rPr>
          <w:szCs w:val="24"/>
        </w:rPr>
      </w:pPr>
      <w:r w:rsidRPr="00877703">
        <w:rPr>
          <w:szCs w:val="24"/>
        </w:rPr>
        <w:tab/>
        <w:t xml:space="preserve">Гарантийный период эксплуатации Оборудования </w:t>
      </w:r>
      <w:r>
        <w:t>24</w:t>
      </w:r>
      <w:r w:rsidRPr="00877703">
        <w:rPr>
          <w:i/>
          <w:szCs w:val="24"/>
        </w:rPr>
        <w:t xml:space="preserve"> (</w:t>
      </w:r>
      <w:r>
        <w:t>двадцать четыре</w:t>
      </w:r>
      <w:r w:rsidRPr="00877703">
        <w:rPr>
          <w:i/>
          <w:szCs w:val="24"/>
        </w:rPr>
        <w:t>) месяца</w:t>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912F5" w:rsidRPr="00877703" w:rsidRDefault="00C912F5" w:rsidP="00C912F5">
      <w:pPr>
        <w:pStyle w:val="3"/>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C912F5" w:rsidRPr="00877703" w:rsidRDefault="00C912F5" w:rsidP="00C912F5">
      <w:pPr>
        <w:pStyle w:val="3"/>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C912F5" w:rsidRPr="00877703" w:rsidRDefault="00C912F5" w:rsidP="00C912F5">
      <w:pPr>
        <w:pStyle w:val="3"/>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C912F5" w:rsidRPr="00877703" w:rsidRDefault="00C912F5" w:rsidP="00C912F5">
      <w:pPr>
        <w:pStyle w:val="3"/>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C912F5" w:rsidRPr="00877703" w:rsidRDefault="00C912F5" w:rsidP="00C912F5">
      <w:pPr>
        <w:pStyle w:val="3"/>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C912F5" w:rsidRPr="00877703" w:rsidRDefault="00C912F5" w:rsidP="00C912F5">
      <w:pPr>
        <w:pStyle w:val="3"/>
        <w:shd w:val="clear" w:color="auto" w:fill="auto"/>
        <w:tabs>
          <w:tab w:val="left" w:pos="709"/>
        </w:tabs>
        <w:spacing w:line="240" w:lineRule="auto"/>
        <w:ind w:right="20" w:firstLine="0"/>
        <w:rPr>
          <w:rFonts w:ascii="Times New Roman" w:hAnsi="Times New Roman" w:cs="Times New Roman"/>
        </w:rPr>
      </w:pPr>
    </w:p>
    <w:p w:rsidR="00C912F5" w:rsidRPr="00877703" w:rsidRDefault="00C912F5" w:rsidP="00C912F5">
      <w:pPr>
        <w:pStyle w:val="3"/>
        <w:numPr>
          <w:ilvl w:val="1"/>
          <w:numId w:val="8"/>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C912F5" w:rsidRPr="00877703" w:rsidRDefault="00C912F5" w:rsidP="00C912F5">
      <w:pPr>
        <w:pStyle w:val="3"/>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r>
        <w:t>24</w:t>
      </w:r>
      <w:r w:rsidRPr="000C3385">
        <w:t xml:space="preserve"> (двадцать четыре) месяца</w:t>
      </w:r>
      <w:r w:rsidRPr="00877703">
        <w:rPr>
          <w:rFonts w:ascii="Times New Roman" w:hAnsi="Times New Roman" w:cs="Times New Roman"/>
          <w:i/>
        </w:rPr>
        <w:t xml:space="preserve"> м</w:t>
      </w:r>
      <w:r w:rsidRPr="00877703">
        <w:rPr>
          <w:rFonts w:ascii="Times New Roman" w:hAnsi="Times New Roman" w:cs="Times New Roman"/>
        </w:rPr>
        <w:t xml:space="preserve">есяцев с даты подписания уполномоченными представителями Сторон Акта о приемке </w:t>
      </w:r>
      <w:r w:rsidRPr="00877703">
        <w:rPr>
          <w:rFonts w:ascii="Times New Roman" w:hAnsi="Times New Roman" w:cs="Times New Roman"/>
        </w:rPr>
        <w:lastRenderedPageBreak/>
        <w:t>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912F5" w:rsidRPr="00877703" w:rsidRDefault="00C912F5" w:rsidP="00C912F5">
      <w:pPr>
        <w:pStyle w:val="3"/>
        <w:shd w:val="clear" w:color="auto" w:fill="auto"/>
        <w:tabs>
          <w:tab w:val="left" w:pos="0"/>
        </w:tabs>
        <w:spacing w:line="240" w:lineRule="auto"/>
        <w:ind w:right="20" w:firstLine="567"/>
        <w:rPr>
          <w:rFonts w:ascii="Times New Roman" w:hAnsi="Times New Roman" w:cs="Times New Roman"/>
          <w:i/>
        </w:rPr>
      </w:pPr>
      <w:r w:rsidRPr="00877703">
        <w:rPr>
          <w:rFonts w:ascii="Times New Roman" w:hAnsi="Times New Roman" w:cs="Times New Roman"/>
          <w:i/>
        </w:rPr>
        <w:t xml:space="preserve"> </w:t>
      </w:r>
    </w:p>
    <w:p w:rsidR="00C912F5" w:rsidRPr="00877703" w:rsidRDefault="00C912F5" w:rsidP="00C912F5">
      <w:pPr>
        <w:pStyle w:val="3"/>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C912F5" w:rsidRPr="00877703" w:rsidRDefault="00C912F5" w:rsidP="00C912F5">
      <w:pPr>
        <w:pStyle w:val="3"/>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C912F5" w:rsidRPr="00877703" w:rsidRDefault="00C912F5" w:rsidP="00C912F5">
      <w:pPr>
        <w:pStyle w:val="3"/>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C912F5" w:rsidRPr="00877703" w:rsidRDefault="00C912F5" w:rsidP="00C912F5">
      <w:pPr>
        <w:pStyle w:val="3"/>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C912F5" w:rsidRPr="00877703" w:rsidRDefault="00C912F5" w:rsidP="00C912F5">
      <w:pPr>
        <w:pStyle w:val="3"/>
        <w:numPr>
          <w:ilvl w:val="0"/>
          <w:numId w:val="9"/>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912F5" w:rsidRPr="00877703" w:rsidRDefault="00C912F5" w:rsidP="00C912F5">
      <w:pPr>
        <w:pStyle w:val="3"/>
        <w:numPr>
          <w:ilvl w:val="0"/>
          <w:numId w:val="9"/>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C912F5" w:rsidRPr="00877703" w:rsidRDefault="00C912F5" w:rsidP="00C912F5">
      <w:pPr>
        <w:pStyle w:val="3"/>
        <w:numPr>
          <w:ilvl w:val="0"/>
          <w:numId w:val="9"/>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C912F5" w:rsidRPr="00877703" w:rsidRDefault="00C912F5" w:rsidP="00C912F5">
      <w:pPr>
        <w:pStyle w:val="3"/>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C912F5" w:rsidRPr="00877703" w:rsidRDefault="00C912F5" w:rsidP="00C912F5">
      <w:pPr>
        <w:spacing w:line="270" w:lineRule="exact"/>
        <w:ind w:left="3040"/>
        <w:rPr>
          <w:szCs w:val="24"/>
        </w:rPr>
      </w:pPr>
    </w:p>
    <w:p w:rsidR="00C912F5" w:rsidRPr="00877703" w:rsidRDefault="00C912F5" w:rsidP="00C912F5">
      <w:pPr>
        <w:numPr>
          <w:ilvl w:val="0"/>
          <w:numId w:val="10"/>
        </w:numPr>
        <w:spacing w:line="270" w:lineRule="exact"/>
        <w:jc w:val="center"/>
        <w:rPr>
          <w:b/>
          <w:szCs w:val="24"/>
        </w:rPr>
      </w:pPr>
      <w:r w:rsidRPr="00877703">
        <w:rPr>
          <w:b/>
          <w:szCs w:val="24"/>
        </w:rPr>
        <w:t>ОТВЕТСТВЕННОСТЬ СТОРОН</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r>
        <w:t>3</w:t>
      </w:r>
      <w:r w:rsidR="00E94570">
        <w:t>.2</w:t>
      </w:r>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C912F5" w:rsidRPr="00877703" w:rsidRDefault="00C912F5" w:rsidP="00C912F5">
      <w:pPr>
        <w:pStyle w:val="3"/>
        <w:numPr>
          <w:ilvl w:val="1"/>
          <w:numId w:val="10"/>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912F5" w:rsidRPr="00877703" w:rsidRDefault="00C912F5" w:rsidP="00C912F5">
      <w:pPr>
        <w:numPr>
          <w:ilvl w:val="2"/>
          <w:numId w:val="11"/>
        </w:numPr>
        <w:shd w:val="clear" w:color="auto" w:fill="FFFFFF"/>
        <w:tabs>
          <w:tab w:val="num" w:pos="567"/>
        </w:tabs>
        <w:ind w:left="0" w:firstLine="567"/>
        <w:jc w:val="both"/>
        <w:rPr>
          <w:szCs w:val="24"/>
        </w:rPr>
      </w:pPr>
      <w:r w:rsidRPr="00877703">
        <w:rPr>
          <w:szCs w:val="24"/>
        </w:rPr>
        <w:lastRenderedPageBreak/>
        <w:t>потребовать от Подрядчика безвозмездного устранения недостатков в разумный срок;</w:t>
      </w:r>
    </w:p>
    <w:p w:rsidR="00C912F5" w:rsidRPr="00877703" w:rsidRDefault="00C912F5" w:rsidP="00C912F5">
      <w:pPr>
        <w:numPr>
          <w:ilvl w:val="2"/>
          <w:numId w:val="11"/>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C912F5" w:rsidRPr="00877703" w:rsidRDefault="00C912F5" w:rsidP="00C912F5">
      <w:pPr>
        <w:numPr>
          <w:ilvl w:val="2"/>
          <w:numId w:val="11"/>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912F5" w:rsidRPr="00877703" w:rsidRDefault="00C912F5" w:rsidP="00C912F5">
      <w:pPr>
        <w:numPr>
          <w:ilvl w:val="2"/>
          <w:numId w:val="11"/>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r w:rsidRPr="00877703">
        <w:rPr>
          <w:i/>
          <w:szCs w:val="24"/>
        </w:rPr>
        <w:t xml:space="preserve">100 % (Ста процентов) </w:t>
      </w:r>
      <w:r w:rsidRPr="00877703">
        <w:rPr>
          <w:szCs w:val="24"/>
        </w:rPr>
        <w:t>от стоимости устранения недостатков.</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877703">
        <w:rPr>
          <w:i/>
          <w:szCs w:val="24"/>
        </w:rPr>
        <w:t>10% (Десяти процентов)</w:t>
      </w:r>
      <w:r w:rsidRPr="00877703">
        <w:rPr>
          <w:szCs w:val="24"/>
        </w:rPr>
        <w:t xml:space="preserve"> от стоимости Работ, выполняемых  Подрядчиком по настоящему Договору.</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877703">
        <w:rPr>
          <w:i/>
          <w:szCs w:val="24"/>
        </w:rPr>
        <w:t xml:space="preserve">20% (Двадцати процентов) </w:t>
      </w:r>
      <w:r w:rsidRPr="00877703">
        <w:rPr>
          <w:szCs w:val="24"/>
        </w:rPr>
        <w:t xml:space="preserve">от стоимости элементов Оборудования, требующих восстановления.    </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Pr>
          <w:szCs w:val="24"/>
        </w:rPr>
        <w:t xml:space="preserve"> </w:t>
      </w:r>
    </w:p>
    <w:p w:rsidR="00C912F5" w:rsidRPr="000C3385" w:rsidRDefault="00C912F5" w:rsidP="00C912F5">
      <w:pPr>
        <w:numPr>
          <w:ilvl w:val="1"/>
          <w:numId w:val="11"/>
        </w:numPr>
        <w:shd w:val="clear" w:color="auto" w:fill="FFFFFF"/>
        <w:tabs>
          <w:tab w:val="left" w:pos="1134"/>
        </w:tabs>
        <w:ind w:left="0" w:firstLine="567"/>
        <w:jc w:val="both"/>
        <w:rPr>
          <w:szCs w:val="24"/>
        </w:rPr>
      </w:pPr>
      <w:r w:rsidRPr="000C3385">
        <w:rPr>
          <w:i/>
          <w:szCs w:val="24"/>
        </w:rPr>
        <w:t xml:space="preserve">За нарушение Подрядчиком: </w:t>
      </w:r>
    </w:p>
    <w:p w:rsidR="00C912F5" w:rsidRPr="00877703" w:rsidRDefault="00C912F5" w:rsidP="00C912F5">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00E94570">
        <w:rPr>
          <w:i/>
          <w:szCs w:val="24"/>
        </w:rPr>
        <w:t>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C912F5" w:rsidRPr="00877703" w:rsidRDefault="00C912F5" w:rsidP="00C912F5">
      <w:pPr>
        <w:ind w:firstLine="720"/>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rsidR="00C912F5" w:rsidRPr="00877703" w:rsidRDefault="00C912F5" w:rsidP="00C912F5">
      <w:pPr>
        <w:ind w:left="360" w:right="-15"/>
        <w:jc w:val="both"/>
        <w:rPr>
          <w:i/>
          <w:snapToGrid w:val="0"/>
          <w:szCs w:val="24"/>
        </w:rPr>
      </w:pPr>
    </w:p>
    <w:p w:rsidR="00C912F5" w:rsidRPr="00877703" w:rsidRDefault="00C912F5" w:rsidP="00C912F5">
      <w:pPr>
        <w:numPr>
          <w:ilvl w:val="1"/>
          <w:numId w:val="11"/>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lastRenderedPageBreak/>
        <w:t xml:space="preserve">Если в течение гарантийного 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t>9</w:t>
      </w:r>
      <w:r w:rsidRPr="00877703">
        <w:rPr>
          <w:rFonts w:ascii="Times New Roman" w:hAnsi="Times New Roman" w:cs="Times New Roman"/>
        </w:rPr>
        <w:t xml:space="preserve"> к настоящему Договору. </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C912F5" w:rsidRPr="00877703" w:rsidRDefault="00C912F5" w:rsidP="00C912F5">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C912F5" w:rsidRPr="00877703" w:rsidRDefault="00C912F5" w:rsidP="00C912F5">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C912F5" w:rsidRPr="00877703" w:rsidRDefault="00C912F5" w:rsidP="00C912F5">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C912F5" w:rsidRPr="00877703" w:rsidRDefault="00C912F5" w:rsidP="00C912F5">
      <w:pPr>
        <w:pStyle w:val="3"/>
        <w:numPr>
          <w:ilvl w:val="1"/>
          <w:numId w:val="11"/>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C912F5" w:rsidRPr="00877703" w:rsidRDefault="00C912F5" w:rsidP="00C912F5">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C912F5" w:rsidRPr="00877703" w:rsidRDefault="00C912F5" w:rsidP="00C912F5">
      <w:pPr>
        <w:numPr>
          <w:ilvl w:val="1"/>
          <w:numId w:val="11"/>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912F5" w:rsidRPr="00877703" w:rsidRDefault="00C912F5" w:rsidP="00C912F5">
      <w:pPr>
        <w:numPr>
          <w:ilvl w:val="1"/>
          <w:numId w:val="11"/>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C912F5" w:rsidRPr="00877703" w:rsidRDefault="00C912F5" w:rsidP="00C912F5">
      <w:pPr>
        <w:numPr>
          <w:ilvl w:val="1"/>
          <w:numId w:val="11"/>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912F5" w:rsidRPr="00877703" w:rsidRDefault="00C912F5" w:rsidP="00C912F5">
      <w:pPr>
        <w:numPr>
          <w:ilvl w:val="1"/>
          <w:numId w:val="11"/>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C912F5" w:rsidRPr="00877703" w:rsidRDefault="00C912F5" w:rsidP="00C912F5">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912F5" w:rsidRPr="00877703" w:rsidRDefault="00C912F5" w:rsidP="00C912F5">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912F5" w:rsidRPr="00877703" w:rsidRDefault="00C912F5" w:rsidP="00C912F5">
      <w:pPr>
        <w:ind w:left="240"/>
        <w:jc w:val="center"/>
        <w:rPr>
          <w:b/>
          <w:noProof/>
          <w:szCs w:val="24"/>
        </w:rPr>
      </w:pPr>
    </w:p>
    <w:p w:rsidR="00C912F5" w:rsidRPr="00877703" w:rsidRDefault="00C912F5" w:rsidP="00C912F5">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C912F5" w:rsidRPr="00877703" w:rsidRDefault="00C912F5" w:rsidP="00C912F5">
      <w:pPr>
        <w:numPr>
          <w:ilvl w:val="1"/>
          <w:numId w:val="12"/>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912F5" w:rsidRPr="00877703" w:rsidRDefault="00C912F5" w:rsidP="00C912F5">
      <w:pPr>
        <w:numPr>
          <w:ilvl w:val="1"/>
          <w:numId w:val="12"/>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C912F5" w:rsidRPr="00877703" w:rsidRDefault="00C912F5" w:rsidP="00C912F5">
      <w:pPr>
        <w:numPr>
          <w:ilvl w:val="1"/>
          <w:numId w:val="12"/>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C912F5" w:rsidRPr="00877703" w:rsidRDefault="00C912F5" w:rsidP="00C912F5">
      <w:pPr>
        <w:numPr>
          <w:ilvl w:val="2"/>
          <w:numId w:val="12"/>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r w:rsidRPr="00877703">
        <w:rPr>
          <w:i/>
          <w:szCs w:val="24"/>
        </w:rPr>
        <w:t>30 (тридцать) календарных</w:t>
      </w:r>
      <w:r w:rsidRPr="00877703">
        <w:rPr>
          <w:szCs w:val="24"/>
        </w:rPr>
        <w:t xml:space="preserve"> дней. </w:t>
      </w:r>
    </w:p>
    <w:p w:rsidR="00C912F5" w:rsidRPr="00877703" w:rsidRDefault="00C912F5" w:rsidP="00C912F5">
      <w:pPr>
        <w:numPr>
          <w:ilvl w:val="2"/>
          <w:numId w:val="12"/>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912F5" w:rsidRPr="00877703" w:rsidRDefault="00C912F5" w:rsidP="00C912F5">
      <w:pPr>
        <w:numPr>
          <w:ilvl w:val="2"/>
          <w:numId w:val="12"/>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C912F5" w:rsidRPr="00877703" w:rsidRDefault="00C912F5" w:rsidP="00C912F5">
      <w:pPr>
        <w:numPr>
          <w:ilvl w:val="2"/>
          <w:numId w:val="12"/>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912F5" w:rsidRPr="00877703" w:rsidRDefault="00C912F5" w:rsidP="00C912F5">
      <w:pPr>
        <w:numPr>
          <w:ilvl w:val="2"/>
          <w:numId w:val="12"/>
        </w:numPr>
        <w:tabs>
          <w:tab w:val="left" w:pos="1418"/>
        </w:tabs>
        <w:ind w:left="0" w:firstLine="567"/>
        <w:jc w:val="both"/>
        <w:rPr>
          <w:szCs w:val="24"/>
        </w:rPr>
      </w:pPr>
      <w:r w:rsidRPr="00877703">
        <w:rPr>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912F5" w:rsidRPr="00877703" w:rsidRDefault="00C912F5" w:rsidP="00C912F5">
      <w:pPr>
        <w:numPr>
          <w:ilvl w:val="2"/>
          <w:numId w:val="12"/>
        </w:numPr>
        <w:tabs>
          <w:tab w:val="left" w:pos="1418"/>
        </w:tabs>
        <w:ind w:left="0" w:firstLine="567"/>
        <w:jc w:val="both"/>
        <w:rPr>
          <w:szCs w:val="24"/>
        </w:rPr>
      </w:pPr>
      <w:r w:rsidRPr="00877703">
        <w:rPr>
          <w:szCs w:val="24"/>
        </w:rPr>
        <w:t xml:space="preserve">грубого </w:t>
      </w:r>
      <w:r w:rsidR="00E94570">
        <w:rPr>
          <w:szCs w:val="24"/>
        </w:rPr>
        <w:t xml:space="preserve">нарушения Подрядчиком </w:t>
      </w:r>
      <w:proofErr w:type="spellStart"/>
      <w:r w:rsidR="00E94570">
        <w:rPr>
          <w:szCs w:val="24"/>
        </w:rPr>
        <w:t>п.п</w:t>
      </w:r>
      <w:proofErr w:type="spellEnd"/>
      <w:r w:rsidR="00E94570">
        <w:rPr>
          <w:szCs w:val="24"/>
        </w:rPr>
        <w:t>. 4.3.9</w:t>
      </w:r>
      <w:r w:rsidRPr="00877703">
        <w:rPr>
          <w:szCs w:val="24"/>
        </w:rPr>
        <w:t>, 4.3.1</w:t>
      </w:r>
      <w:r w:rsidR="00E94570">
        <w:rPr>
          <w:szCs w:val="24"/>
        </w:rPr>
        <w:t>2</w:t>
      </w:r>
      <w:r w:rsidRPr="00877703">
        <w:rPr>
          <w:szCs w:val="24"/>
        </w:rPr>
        <w:t xml:space="preserve"> настоящего договора, повлекшего ущерб. </w:t>
      </w:r>
    </w:p>
    <w:p w:rsidR="00C912F5" w:rsidRPr="00877703" w:rsidRDefault="00C912F5" w:rsidP="00C912F5">
      <w:pPr>
        <w:numPr>
          <w:ilvl w:val="2"/>
          <w:numId w:val="12"/>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912F5" w:rsidRPr="00877703" w:rsidRDefault="00C912F5" w:rsidP="00C912F5">
      <w:pPr>
        <w:numPr>
          <w:ilvl w:val="1"/>
          <w:numId w:val="12"/>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C912F5" w:rsidRPr="00877703" w:rsidRDefault="00C912F5" w:rsidP="00C912F5">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912F5" w:rsidRPr="00877703" w:rsidRDefault="00C912F5" w:rsidP="00C912F5">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912F5" w:rsidRPr="00877703" w:rsidRDefault="00C912F5" w:rsidP="00C912F5">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912F5" w:rsidRPr="00877703" w:rsidRDefault="00C912F5" w:rsidP="00C912F5">
      <w:pPr>
        <w:numPr>
          <w:ilvl w:val="1"/>
          <w:numId w:val="12"/>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877703">
          <w:rPr>
            <w:rStyle w:val="ac"/>
            <w:szCs w:val="24"/>
          </w:rPr>
          <w:t>статьей 395</w:t>
        </w:r>
      </w:hyperlink>
      <w:r w:rsidRPr="00877703">
        <w:rPr>
          <w:szCs w:val="24"/>
        </w:rPr>
        <w:t xml:space="preserve"> ГК РФ.</w:t>
      </w:r>
    </w:p>
    <w:p w:rsidR="00C912F5" w:rsidRPr="00877703" w:rsidRDefault="00C912F5" w:rsidP="00C912F5">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C912F5" w:rsidRPr="00877703" w:rsidRDefault="00C912F5" w:rsidP="00C912F5">
      <w:pPr>
        <w:jc w:val="both"/>
        <w:rPr>
          <w:i/>
          <w:szCs w:val="24"/>
        </w:rPr>
      </w:pPr>
      <w:r w:rsidRPr="00877703">
        <w:rPr>
          <w:i/>
          <w:szCs w:val="24"/>
        </w:rPr>
        <w:t xml:space="preserve">        11.6. Условия настоящего договора распространяют свое действие на отношения сторон, возникшие с «</w:t>
      </w:r>
      <w:r w:rsidR="003D656A">
        <w:t xml:space="preserve">     </w:t>
      </w:r>
      <w:r w:rsidRPr="00877703">
        <w:rPr>
          <w:i/>
          <w:szCs w:val="24"/>
        </w:rPr>
        <w:t>»</w:t>
      </w:r>
      <w:r>
        <w:t xml:space="preserve"> </w:t>
      </w:r>
      <w:r w:rsidR="003D656A">
        <w:t>_____</w:t>
      </w:r>
      <w:r>
        <w:t xml:space="preserve"> </w:t>
      </w:r>
      <w:r w:rsidRPr="00877703">
        <w:rPr>
          <w:i/>
          <w:szCs w:val="24"/>
        </w:rPr>
        <w:t>20</w:t>
      </w:r>
      <w:r>
        <w:t>16</w:t>
      </w:r>
      <w:r w:rsidRPr="00877703">
        <w:rPr>
          <w:i/>
          <w:szCs w:val="24"/>
        </w:rPr>
        <w:t>г.</w:t>
      </w:r>
    </w:p>
    <w:p w:rsidR="00C912F5" w:rsidRPr="00877703" w:rsidRDefault="00C912F5" w:rsidP="00C912F5">
      <w:pPr>
        <w:spacing w:line="240" w:lineRule="atLeast"/>
        <w:ind w:firstLine="567"/>
        <w:rPr>
          <w:b/>
          <w:bCs/>
          <w:i/>
          <w:szCs w:val="24"/>
        </w:rPr>
      </w:pPr>
    </w:p>
    <w:p w:rsidR="00C912F5" w:rsidRPr="00877703" w:rsidRDefault="00C912F5" w:rsidP="00C912F5">
      <w:pPr>
        <w:ind w:firstLine="720"/>
        <w:jc w:val="center"/>
        <w:rPr>
          <w:b/>
          <w:szCs w:val="24"/>
        </w:rPr>
      </w:pPr>
      <w:r w:rsidRPr="00877703">
        <w:rPr>
          <w:b/>
          <w:szCs w:val="24"/>
        </w:rPr>
        <w:t>12. ПОРЯДОК РАЗРЕШЕНИЯ СПОРОВ</w:t>
      </w:r>
    </w:p>
    <w:p w:rsidR="00C912F5" w:rsidRPr="00877703" w:rsidRDefault="00C912F5" w:rsidP="00C912F5">
      <w:pPr>
        <w:autoSpaceDE w:val="0"/>
        <w:autoSpaceDN w:val="0"/>
        <w:adjustRightInd w:val="0"/>
        <w:ind w:firstLine="567"/>
        <w:jc w:val="both"/>
        <w:rPr>
          <w:szCs w:val="24"/>
        </w:rPr>
      </w:pPr>
      <w:r w:rsidRPr="00877703">
        <w:rPr>
          <w:szCs w:val="24"/>
        </w:rPr>
        <w:t>12.1. Рассмотрение споров:</w:t>
      </w:r>
    </w:p>
    <w:p w:rsidR="00C912F5" w:rsidRPr="00877703" w:rsidRDefault="00C912F5" w:rsidP="00C912F5">
      <w:pPr>
        <w:pStyle w:val="a7"/>
        <w:tabs>
          <w:tab w:val="left" w:pos="1134"/>
        </w:tabs>
        <w:spacing w:line="240" w:lineRule="auto"/>
        <w:rPr>
          <w:i/>
          <w:szCs w:val="24"/>
        </w:rPr>
      </w:pPr>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t>Мурманской</w:t>
      </w:r>
      <w:r w:rsidRPr="00877703">
        <w:rPr>
          <w:i/>
          <w:szCs w:val="24"/>
        </w:rPr>
        <w:t xml:space="preserve"> области.</w:t>
      </w:r>
    </w:p>
    <w:p w:rsidR="00C912F5" w:rsidRPr="00877703" w:rsidRDefault="00C912F5" w:rsidP="00C912F5">
      <w:pPr>
        <w:pStyle w:val="a7"/>
        <w:numPr>
          <w:ilvl w:val="1"/>
          <w:numId w:val="13"/>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912F5" w:rsidRPr="00877703" w:rsidRDefault="00C912F5" w:rsidP="00C912F5">
      <w:pPr>
        <w:spacing w:line="240" w:lineRule="atLeast"/>
        <w:jc w:val="both"/>
        <w:rPr>
          <w:b/>
          <w:szCs w:val="24"/>
        </w:rPr>
      </w:pPr>
    </w:p>
    <w:p w:rsidR="00C912F5" w:rsidRPr="00877703" w:rsidRDefault="00C912F5" w:rsidP="00C912F5">
      <w:pPr>
        <w:jc w:val="center"/>
        <w:rPr>
          <w:b/>
          <w:noProof/>
          <w:szCs w:val="24"/>
        </w:rPr>
      </w:pPr>
      <w:r w:rsidRPr="00877703">
        <w:rPr>
          <w:b/>
          <w:noProof/>
          <w:szCs w:val="24"/>
        </w:rPr>
        <w:t>13. КОНФИДЕНЦИАЛЬНОСТЬ</w:t>
      </w:r>
    </w:p>
    <w:p w:rsidR="00C912F5" w:rsidRPr="00937AF3" w:rsidRDefault="00C912F5" w:rsidP="00C912F5">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w:t>
      </w:r>
      <w:r w:rsidRPr="00937AF3">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912F5" w:rsidRPr="00877703" w:rsidRDefault="00C912F5" w:rsidP="00C912F5">
      <w:pPr>
        <w:pStyle w:val="ConsPlusNonformat"/>
        <w:ind w:right="-1" w:firstLine="567"/>
        <w:jc w:val="both"/>
        <w:rPr>
          <w:rFonts w:ascii="Times New Roman" w:hAnsi="Times New Roman" w:cs="Times New Roman"/>
          <w:color w:val="000000"/>
          <w:sz w:val="24"/>
          <w:szCs w:val="24"/>
        </w:rPr>
      </w:pPr>
      <w:r w:rsidRPr="00937AF3">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C912F5" w:rsidRPr="00877703" w:rsidRDefault="00C912F5" w:rsidP="00C912F5">
      <w:pPr>
        <w:ind w:firstLine="567"/>
        <w:jc w:val="both"/>
        <w:rPr>
          <w:color w:val="000000"/>
          <w:szCs w:val="24"/>
        </w:rPr>
      </w:pPr>
      <w:r w:rsidRPr="00877703">
        <w:rPr>
          <w:color w:val="000000"/>
          <w:szCs w:val="24"/>
        </w:rPr>
        <w:t xml:space="preserve">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w:t>
      </w:r>
      <w:r w:rsidRPr="00877703">
        <w:rPr>
          <w:color w:val="000000"/>
          <w:szCs w:val="24"/>
        </w:rPr>
        <w:lastRenderedPageBreak/>
        <w:t>случаев, когда раскрытие информации предусмотрено законодательством Российской Федерации.</w:t>
      </w:r>
    </w:p>
    <w:p w:rsidR="00C912F5" w:rsidRPr="00877703" w:rsidRDefault="00C912F5" w:rsidP="00C912F5">
      <w:pPr>
        <w:pStyle w:val="ConsPlusNonformat"/>
        <w:widowControl/>
        <w:ind w:firstLine="567"/>
        <w:jc w:val="both"/>
        <w:rPr>
          <w:rFonts w:ascii="Times New Roman" w:hAnsi="Times New Roman" w:cs="Times New Roman"/>
          <w:sz w:val="24"/>
          <w:szCs w:val="24"/>
        </w:rPr>
      </w:pPr>
    </w:p>
    <w:p w:rsidR="00C912F5" w:rsidRPr="00877703" w:rsidRDefault="00C912F5" w:rsidP="00C912F5">
      <w:pPr>
        <w:jc w:val="center"/>
        <w:rPr>
          <w:b/>
          <w:szCs w:val="24"/>
        </w:rPr>
      </w:pPr>
      <w:r w:rsidRPr="00877703">
        <w:rPr>
          <w:b/>
          <w:noProof/>
          <w:szCs w:val="24"/>
        </w:rPr>
        <w:t>14.</w:t>
      </w:r>
      <w:r w:rsidRPr="00877703">
        <w:rPr>
          <w:b/>
          <w:szCs w:val="24"/>
        </w:rPr>
        <w:t xml:space="preserve"> ОСОБЫЕ УСЛОВИЯ. ПРОЧИЕ УСЛОВИЯ</w:t>
      </w:r>
    </w:p>
    <w:p w:rsidR="00C912F5" w:rsidRPr="00877703" w:rsidRDefault="00C912F5" w:rsidP="00C912F5">
      <w:pPr>
        <w:pStyle w:val="ConsPlusNonformat"/>
        <w:widowControl/>
        <w:numPr>
          <w:ilvl w:val="1"/>
          <w:numId w:val="14"/>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912F5" w:rsidRPr="00877703" w:rsidRDefault="00C912F5" w:rsidP="00C912F5">
      <w:pPr>
        <w:pStyle w:val="ConsPlusNonformat"/>
        <w:widowControl/>
        <w:numPr>
          <w:ilvl w:val="1"/>
          <w:numId w:val="14"/>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C912F5" w:rsidRPr="00877703" w:rsidRDefault="00C912F5" w:rsidP="00C912F5">
      <w:pPr>
        <w:pStyle w:val="ConsPlusNonformat"/>
        <w:widowControl/>
        <w:numPr>
          <w:ilvl w:val="1"/>
          <w:numId w:val="14"/>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912F5" w:rsidRPr="00877703" w:rsidRDefault="00C912F5" w:rsidP="00C912F5">
      <w:pPr>
        <w:pStyle w:val="ConsPlusNonformat"/>
        <w:widowControl/>
        <w:numPr>
          <w:ilvl w:val="1"/>
          <w:numId w:val="14"/>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t>Бенефициарная</w:t>
      </w:r>
      <w:proofErr w:type="spellEnd"/>
      <w:r w:rsidRPr="00877703">
        <w:rPr>
          <w:rFonts w:ascii="Times New Roman" w:hAnsi="Times New Roman" w:cs="Times New Roman"/>
          <w:sz w:val="24"/>
          <w:szCs w:val="24"/>
        </w:rPr>
        <w:t xml:space="preserve"> оговорка. </w:t>
      </w:r>
    </w:p>
    <w:p w:rsidR="00C912F5" w:rsidRPr="00877703" w:rsidRDefault="00C912F5" w:rsidP="00C912F5">
      <w:pPr>
        <w:pStyle w:val="a9"/>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t>11</w:t>
      </w:r>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r w:rsidRPr="00877703">
        <w:rPr>
          <w:rStyle w:val="Barcode"/>
          <w:rFonts w:ascii="Times New Roman" w:hAnsi="Times New Roman"/>
          <w:i/>
          <w:sz w:val="24"/>
          <w:szCs w:val="24"/>
        </w:rPr>
        <w:t xml:space="preserve">Информация направляется </w:t>
      </w:r>
      <w:r>
        <w:t xml:space="preserve">на </w:t>
      </w:r>
      <w:hyperlink r:id="rId12" w:history="1">
        <w:r w:rsidR="003D656A" w:rsidRPr="00FB38EA">
          <w:rPr>
            <w:rStyle w:val="ac"/>
          </w:rPr>
          <w:t>efromanova@kpges.kola.tgk1.ru</w:t>
        </w:r>
      </w:hyperlink>
      <w:r w:rsidRPr="003930F1">
        <w:t xml:space="preserve"> и посредством факсимильной связи (81554) 50-881</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
    <w:p w:rsidR="00C912F5" w:rsidRPr="00877703" w:rsidRDefault="00C912F5" w:rsidP="00C912F5">
      <w:pPr>
        <w:pStyle w:val="a9"/>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912F5" w:rsidRPr="00877703" w:rsidRDefault="00C912F5" w:rsidP="00C912F5">
      <w:pPr>
        <w:pStyle w:val="ConsPlusNonformat"/>
        <w:widowControl/>
        <w:numPr>
          <w:ilvl w:val="1"/>
          <w:numId w:val="14"/>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912F5" w:rsidRPr="00877703" w:rsidRDefault="00C912F5" w:rsidP="00C912F5">
      <w:pPr>
        <w:pStyle w:val="ConsPlusNonformat"/>
        <w:widowControl/>
        <w:numPr>
          <w:ilvl w:val="1"/>
          <w:numId w:val="14"/>
        </w:numPr>
        <w:tabs>
          <w:tab w:val="left" w:pos="1276"/>
        </w:tabs>
        <w:ind w:left="0" w:firstLine="615"/>
        <w:jc w:val="both"/>
        <w:rPr>
          <w:rFonts w:ascii="Times New Roman" w:hAnsi="Times New Roman" w:cs="Times New Roman"/>
          <w:sz w:val="24"/>
          <w:szCs w:val="24"/>
        </w:rPr>
      </w:pPr>
    </w:p>
    <w:p w:rsidR="00C912F5" w:rsidRDefault="00C912F5" w:rsidP="00C912F5">
      <w:pPr>
        <w:pStyle w:val="ConsPlusNonformat"/>
        <w:widowControl/>
        <w:tabs>
          <w:tab w:val="left" w:pos="1276"/>
        </w:tabs>
        <w:ind w:firstLine="615"/>
        <w:jc w:val="both"/>
        <w:rPr>
          <w:rFonts w:ascii="Times New Roman" w:hAnsi="Times New Roman" w:cs="Times New Roman"/>
          <w:i/>
          <w:iCs/>
          <w:sz w:val="24"/>
          <w:szCs w:val="24"/>
        </w:rPr>
      </w:pPr>
      <w:r w:rsidRPr="00877703">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C912F5" w:rsidRPr="00877703" w:rsidRDefault="00C912F5" w:rsidP="00C912F5">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Pr="00877703">
        <w:rPr>
          <w:rFonts w:ascii="Times New Roman" w:hAnsi="Times New Roman" w:cs="Times New Roman"/>
          <w:i/>
          <w:iCs/>
          <w:sz w:val="24"/>
          <w:szCs w:val="24"/>
        </w:rPr>
        <w:t> </w:t>
      </w:r>
    </w:p>
    <w:p w:rsidR="00C912F5" w:rsidRPr="00877703" w:rsidRDefault="00C912F5" w:rsidP="00C912F5">
      <w:pPr>
        <w:numPr>
          <w:ilvl w:val="1"/>
          <w:numId w:val="14"/>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C912F5" w:rsidRPr="00877703" w:rsidRDefault="00C912F5" w:rsidP="00C912F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C912F5" w:rsidRPr="00877703" w:rsidRDefault="00C912F5" w:rsidP="00C912F5">
      <w:pPr>
        <w:pStyle w:val="ConsPlusNonformat"/>
        <w:widowControl/>
        <w:ind w:firstLine="720"/>
        <w:jc w:val="both"/>
        <w:rPr>
          <w:rFonts w:ascii="Times New Roman" w:hAnsi="Times New Roman" w:cs="Times New Roman"/>
          <w:sz w:val="24"/>
          <w:szCs w:val="24"/>
        </w:rPr>
      </w:pPr>
    </w:p>
    <w:p w:rsidR="00C912F5" w:rsidRPr="00877703" w:rsidRDefault="00C912F5" w:rsidP="00C912F5">
      <w:pPr>
        <w:pStyle w:val="2"/>
        <w:rPr>
          <w:b/>
          <w:szCs w:val="24"/>
        </w:rPr>
      </w:pPr>
      <w:r w:rsidRPr="00877703">
        <w:rPr>
          <w:b/>
          <w:szCs w:val="24"/>
        </w:rPr>
        <w:t>ПРИЛОЖЕНИЯ:</w:t>
      </w:r>
    </w:p>
    <w:p w:rsidR="00C912F5" w:rsidRPr="00877703" w:rsidRDefault="00C912F5" w:rsidP="00C912F5">
      <w:pPr>
        <w:pStyle w:val="2"/>
        <w:numPr>
          <w:ilvl w:val="0"/>
          <w:numId w:val="15"/>
        </w:numPr>
        <w:ind w:left="0" w:firstLine="0"/>
        <w:jc w:val="both"/>
        <w:rPr>
          <w:szCs w:val="24"/>
        </w:rPr>
      </w:pPr>
      <w:r w:rsidRPr="00877703">
        <w:rPr>
          <w:szCs w:val="24"/>
        </w:rPr>
        <w:t>Приложение № 1: Техническое задание.</w:t>
      </w:r>
    </w:p>
    <w:p w:rsidR="00C912F5" w:rsidRPr="00877703" w:rsidRDefault="00C912F5" w:rsidP="00C912F5">
      <w:pPr>
        <w:pStyle w:val="2"/>
        <w:numPr>
          <w:ilvl w:val="0"/>
          <w:numId w:val="15"/>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C912F5" w:rsidRPr="00877703" w:rsidRDefault="00C912F5" w:rsidP="00C912F5">
      <w:pPr>
        <w:pStyle w:val="2"/>
        <w:numPr>
          <w:ilvl w:val="0"/>
          <w:numId w:val="15"/>
        </w:numPr>
        <w:ind w:left="0" w:firstLine="0"/>
        <w:jc w:val="both"/>
        <w:rPr>
          <w:szCs w:val="24"/>
        </w:rPr>
      </w:pPr>
      <w:r w:rsidRPr="00877703">
        <w:rPr>
          <w:szCs w:val="24"/>
        </w:rPr>
        <w:t>Приложение № 3:  Смета.</w:t>
      </w:r>
    </w:p>
    <w:p w:rsidR="00C912F5" w:rsidRPr="00877703" w:rsidRDefault="00C912F5" w:rsidP="00C912F5">
      <w:pPr>
        <w:pStyle w:val="2"/>
        <w:numPr>
          <w:ilvl w:val="0"/>
          <w:numId w:val="15"/>
        </w:numPr>
        <w:ind w:left="0" w:firstLine="0"/>
        <w:jc w:val="both"/>
        <w:rPr>
          <w:i/>
          <w:szCs w:val="24"/>
        </w:rPr>
      </w:pPr>
      <w:r w:rsidRPr="00877703">
        <w:rPr>
          <w:i/>
          <w:szCs w:val="24"/>
        </w:rPr>
        <w:t>Приложение № 4:  Расчет договорной цены.</w:t>
      </w:r>
    </w:p>
    <w:p w:rsidR="00C912F5" w:rsidRPr="00877703" w:rsidRDefault="00C912F5" w:rsidP="00C912F5">
      <w:pPr>
        <w:pStyle w:val="2"/>
        <w:numPr>
          <w:ilvl w:val="0"/>
          <w:numId w:val="15"/>
        </w:numPr>
        <w:ind w:left="0" w:firstLine="0"/>
        <w:jc w:val="both"/>
        <w:rPr>
          <w:i/>
          <w:szCs w:val="24"/>
        </w:rPr>
      </w:pPr>
      <w:r w:rsidRPr="00877703">
        <w:rPr>
          <w:i/>
          <w:szCs w:val="24"/>
        </w:rPr>
        <w:t>Приложение № 5:  Спецификация.</w:t>
      </w:r>
    </w:p>
    <w:p w:rsidR="00C912F5" w:rsidRPr="00877703" w:rsidRDefault="00C912F5" w:rsidP="00C912F5">
      <w:pPr>
        <w:pStyle w:val="2"/>
        <w:numPr>
          <w:ilvl w:val="0"/>
          <w:numId w:val="15"/>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C912F5" w:rsidRPr="00877703" w:rsidRDefault="00C912F5" w:rsidP="00C912F5">
      <w:pPr>
        <w:pStyle w:val="2"/>
        <w:numPr>
          <w:ilvl w:val="0"/>
          <w:numId w:val="15"/>
        </w:numPr>
        <w:tabs>
          <w:tab w:val="left" w:pos="709"/>
        </w:tabs>
        <w:ind w:left="0" w:firstLine="0"/>
        <w:jc w:val="both"/>
        <w:rPr>
          <w:i/>
          <w:szCs w:val="24"/>
        </w:rPr>
      </w:pPr>
      <w:r w:rsidRPr="00877703">
        <w:rPr>
          <w:i/>
          <w:szCs w:val="24"/>
        </w:rPr>
        <w:t>Приложение № 7:  Значимые экологические аспекты.</w:t>
      </w:r>
    </w:p>
    <w:p w:rsidR="00C912F5" w:rsidRPr="00877703" w:rsidRDefault="00C912F5" w:rsidP="00C912F5">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C912F5" w:rsidRPr="00877703" w:rsidRDefault="00C912F5" w:rsidP="00C912F5">
      <w:pPr>
        <w:keepNext/>
        <w:keepLines/>
        <w:tabs>
          <w:tab w:val="left" w:pos="709"/>
        </w:tabs>
        <w:ind w:right="20"/>
        <w:rPr>
          <w:i/>
          <w:szCs w:val="24"/>
        </w:rPr>
      </w:pPr>
      <w:r w:rsidRPr="00877703">
        <w:rPr>
          <w:i/>
          <w:szCs w:val="24"/>
        </w:rPr>
        <w:t>9.</w:t>
      </w:r>
      <w:r w:rsidRPr="00877703">
        <w:rPr>
          <w:i/>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912F5" w:rsidRPr="00877703" w:rsidRDefault="00C912F5" w:rsidP="00C912F5">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rsidR="00C912F5" w:rsidRDefault="00C912F5" w:rsidP="00C912F5">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Приложении № 11:  Форма «Сведения об изменении информации о цепочке собственников, включая  бенефициаров (в том числе конечных) _______наименование контрагента_______</w:t>
      </w:r>
    </w:p>
    <w:p w:rsidR="00C912F5" w:rsidRPr="00877703" w:rsidRDefault="00C912F5" w:rsidP="00C912F5">
      <w:pPr>
        <w:keepNext/>
        <w:keepLines/>
        <w:tabs>
          <w:tab w:val="left" w:pos="709"/>
        </w:tabs>
        <w:ind w:right="20"/>
        <w:rPr>
          <w:szCs w:val="24"/>
        </w:rPr>
      </w:pPr>
      <w:r>
        <w:rPr>
          <w:szCs w:val="24"/>
        </w:rPr>
        <w:t>12.        Приложение № 12: Соглашение о предоставлении сведений.</w:t>
      </w:r>
    </w:p>
    <w:p w:rsidR="00C912F5" w:rsidRPr="00877703" w:rsidRDefault="00C912F5" w:rsidP="00C912F5">
      <w:pPr>
        <w:keepNext/>
        <w:keepLines/>
        <w:ind w:left="20" w:right="20"/>
        <w:rPr>
          <w:szCs w:val="24"/>
        </w:rPr>
      </w:pPr>
    </w:p>
    <w:p w:rsidR="00C912F5" w:rsidRPr="00877703" w:rsidRDefault="00C912F5" w:rsidP="00C912F5">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C912F5" w:rsidRPr="00877703" w:rsidRDefault="00C912F5" w:rsidP="00C912F5">
      <w:pPr>
        <w:keepNext/>
        <w:keepLines/>
        <w:ind w:left="20" w:right="20"/>
        <w:rPr>
          <w:szCs w:val="24"/>
        </w:rPr>
      </w:pPr>
    </w:p>
    <w:p w:rsidR="00C912F5" w:rsidRPr="00877703" w:rsidRDefault="00C912F5" w:rsidP="00C912F5">
      <w:pPr>
        <w:ind w:firstLine="720"/>
        <w:jc w:val="center"/>
        <w:rPr>
          <w:b/>
          <w:szCs w:val="24"/>
        </w:rPr>
      </w:pPr>
      <w:r w:rsidRPr="00877703">
        <w:rPr>
          <w:b/>
          <w:szCs w:val="24"/>
        </w:rPr>
        <w:t>15. РЕКВИЗИТЫ И АДРЕСА СТОРОН</w:t>
      </w:r>
    </w:p>
    <w:p w:rsidR="00C912F5" w:rsidRPr="00877703" w:rsidRDefault="00C912F5" w:rsidP="00C912F5">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C912F5" w:rsidRPr="00877703" w:rsidTr="00BF5CA5">
        <w:tc>
          <w:tcPr>
            <w:tcW w:w="5012" w:type="dxa"/>
            <w:tcBorders>
              <w:top w:val="single" w:sz="4" w:space="0" w:color="auto"/>
              <w:left w:val="single" w:sz="4" w:space="0" w:color="auto"/>
              <w:bottom w:val="single" w:sz="4" w:space="0" w:color="auto"/>
              <w:right w:val="single" w:sz="4" w:space="0" w:color="auto"/>
            </w:tcBorders>
            <w:hideMark/>
          </w:tcPr>
          <w:p w:rsidR="00C912F5" w:rsidRPr="00877703" w:rsidRDefault="00C912F5" w:rsidP="00BF5CA5">
            <w:pPr>
              <w:jc w:val="both"/>
              <w:rPr>
                <w:b/>
                <w:szCs w:val="24"/>
              </w:rPr>
            </w:pPr>
            <w:r w:rsidRPr="003930F1">
              <w:t>Заказчик: ОАО "ТГК-1"</w:t>
            </w:r>
          </w:p>
        </w:tc>
        <w:tc>
          <w:tcPr>
            <w:tcW w:w="5013" w:type="dxa"/>
            <w:tcBorders>
              <w:top w:val="single" w:sz="4" w:space="0" w:color="auto"/>
              <w:left w:val="single" w:sz="4" w:space="0" w:color="auto"/>
              <w:bottom w:val="single" w:sz="4" w:space="0" w:color="auto"/>
              <w:right w:val="single" w:sz="4" w:space="0" w:color="auto"/>
            </w:tcBorders>
            <w:hideMark/>
          </w:tcPr>
          <w:p w:rsidR="00C912F5" w:rsidRPr="00877703" w:rsidRDefault="00C912F5" w:rsidP="00BF5CA5">
            <w:pPr>
              <w:rPr>
                <w:b/>
                <w:szCs w:val="24"/>
              </w:rPr>
            </w:pPr>
            <w:r w:rsidRPr="00877703">
              <w:rPr>
                <w:b/>
                <w:szCs w:val="24"/>
              </w:rPr>
              <w:t xml:space="preserve">Подрядчик: </w:t>
            </w:r>
          </w:p>
        </w:tc>
      </w:tr>
      <w:tr w:rsidR="00C912F5" w:rsidRPr="00877703" w:rsidTr="00BF5CA5">
        <w:tc>
          <w:tcPr>
            <w:tcW w:w="5012" w:type="dxa"/>
            <w:tcBorders>
              <w:top w:val="single" w:sz="4" w:space="0" w:color="auto"/>
              <w:left w:val="single" w:sz="4" w:space="0" w:color="auto"/>
              <w:bottom w:val="single" w:sz="4" w:space="0" w:color="auto"/>
              <w:right w:val="single" w:sz="4" w:space="0" w:color="auto"/>
            </w:tcBorders>
            <w:hideMark/>
          </w:tcPr>
          <w:p w:rsidR="00C912F5" w:rsidRPr="003930F1" w:rsidRDefault="00C912F5" w:rsidP="00BF5CA5">
            <w:r w:rsidRPr="003930F1">
              <w:t>ОГРН 1057810153400</w:t>
            </w:r>
          </w:p>
          <w:p w:rsidR="00C912F5" w:rsidRPr="003930F1" w:rsidRDefault="00C912F5" w:rsidP="00BF5CA5">
            <w:r w:rsidRPr="003930F1">
              <w:t>ИНН 7841312071</w:t>
            </w:r>
          </w:p>
          <w:p w:rsidR="00C912F5" w:rsidRPr="003930F1" w:rsidRDefault="00C912F5" w:rsidP="00BF5CA5">
            <w:r w:rsidRPr="003930F1">
              <w:t>КПП  780501001</w:t>
            </w:r>
          </w:p>
          <w:p w:rsidR="00C912F5" w:rsidRPr="003930F1" w:rsidRDefault="00C912F5" w:rsidP="00BF5CA5">
            <w:r w:rsidRPr="003930F1">
              <w:t>Юридический адрес: 198188, Российская Федерация, г. Санкт-Петербург, ул. Броневая, д.6 литера Б</w:t>
            </w:r>
          </w:p>
          <w:p w:rsidR="00C912F5" w:rsidRPr="003930F1" w:rsidRDefault="00C912F5" w:rsidP="00BF5CA5">
            <w:r w:rsidRPr="003930F1">
              <w:t>Фактический адрес: 197198, Российская Федерация, г. Санкт-Петербург, пр. Добролюбова, д.16, корп.2, литера А, Бизнес-центр «Арена-Холл»</w:t>
            </w:r>
          </w:p>
          <w:p w:rsidR="00C912F5" w:rsidRPr="003930F1" w:rsidRDefault="00C912F5" w:rsidP="00BF5CA5">
            <w:r w:rsidRPr="003930F1">
              <w:t>Почтовый адрес: 197198, Российская Федерация, г. Санкт-Петербург, пр. Добролюбова, д.16, корп.2, литера А, Бизнес-центр «Арена-Холл»</w:t>
            </w:r>
          </w:p>
          <w:p w:rsidR="00C912F5" w:rsidRPr="003930F1" w:rsidRDefault="00C912F5" w:rsidP="00BF5CA5">
            <w:r w:rsidRPr="003930F1">
              <w:t>Р/</w:t>
            </w:r>
            <w:proofErr w:type="spellStart"/>
            <w:r w:rsidRPr="003930F1">
              <w:t>сч</w:t>
            </w:r>
            <w:proofErr w:type="spellEnd"/>
            <w:r w:rsidRPr="003930F1">
              <w:t xml:space="preserve"> 40702810309000000005</w:t>
            </w:r>
          </w:p>
          <w:p w:rsidR="00C912F5" w:rsidRPr="003930F1" w:rsidRDefault="00C912F5" w:rsidP="00BF5CA5">
            <w:r w:rsidRPr="003930F1">
              <w:t xml:space="preserve">в </w:t>
            </w:r>
            <w:proofErr w:type="spellStart"/>
            <w:r w:rsidRPr="003930F1">
              <w:t>в</w:t>
            </w:r>
            <w:proofErr w:type="spellEnd"/>
            <w:r w:rsidRPr="003930F1">
              <w:t xml:space="preserve"> ОАО «АБ «РОССИЯ» г. Санкт-Петербург</w:t>
            </w:r>
          </w:p>
          <w:p w:rsidR="00C912F5" w:rsidRPr="003930F1" w:rsidRDefault="00C912F5" w:rsidP="00BF5CA5">
            <w:r w:rsidRPr="003930F1">
              <w:t>К/</w:t>
            </w:r>
            <w:proofErr w:type="spellStart"/>
            <w:r w:rsidRPr="003930F1">
              <w:t>сч</w:t>
            </w:r>
            <w:proofErr w:type="spellEnd"/>
            <w:r w:rsidRPr="003930F1">
              <w:t xml:space="preserve"> 30101810800000000861</w:t>
            </w:r>
          </w:p>
          <w:p w:rsidR="00C912F5" w:rsidRPr="003930F1" w:rsidRDefault="00C912F5" w:rsidP="00BF5CA5">
            <w:r w:rsidRPr="003930F1">
              <w:t>БИК 044030861</w:t>
            </w:r>
          </w:p>
          <w:p w:rsidR="00C912F5" w:rsidRPr="003930F1" w:rsidRDefault="00C912F5" w:rsidP="00BF5CA5">
            <w:r w:rsidRPr="003930F1">
              <w:t>ОКПО 76201586</w:t>
            </w:r>
          </w:p>
          <w:p w:rsidR="00C912F5" w:rsidRPr="003930F1" w:rsidRDefault="00C912F5" w:rsidP="00BF5CA5"/>
          <w:p w:rsidR="00C912F5" w:rsidRPr="003930F1" w:rsidRDefault="00C912F5" w:rsidP="00BF5CA5">
            <w:r w:rsidRPr="003930F1">
              <w:t>Грузополучатель: Филиал "Кольский" ОАО "ТГК-1"Адрес: 184355, Мурманская область, Кольский район, п. Мурмаши, ул. Советская, д.</w:t>
            </w:r>
            <w:r>
              <w:t>2 , 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C912F5" w:rsidRPr="00877703" w:rsidRDefault="00C912F5" w:rsidP="00BF5CA5">
            <w:pPr>
              <w:rPr>
                <w:szCs w:val="24"/>
              </w:rPr>
            </w:pPr>
            <w:r w:rsidRPr="00877703">
              <w:rPr>
                <w:szCs w:val="24"/>
              </w:rPr>
              <w:t>ОГРН _______________________</w:t>
            </w:r>
          </w:p>
          <w:p w:rsidR="00C912F5" w:rsidRPr="00877703" w:rsidRDefault="00C912F5" w:rsidP="00BF5CA5">
            <w:pPr>
              <w:rPr>
                <w:szCs w:val="24"/>
              </w:rPr>
            </w:pPr>
            <w:r w:rsidRPr="00877703">
              <w:rPr>
                <w:szCs w:val="24"/>
              </w:rPr>
              <w:t>ИНН  _______________________</w:t>
            </w:r>
          </w:p>
          <w:p w:rsidR="00C912F5" w:rsidRPr="00877703" w:rsidRDefault="00C912F5" w:rsidP="00BF5CA5">
            <w:pPr>
              <w:rPr>
                <w:szCs w:val="24"/>
              </w:rPr>
            </w:pPr>
            <w:r w:rsidRPr="00877703">
              <w:rPr>
                <w:szCs w:val="24"/>
              </w:rPr>
              <w:t>КПП  _______________________</w:t>
            </w:r>
          </w:p>
          <w:p w:rsidR="00C912F5" w:rsidRPr="00877703" w:rsidRDefault="00C912F5" w:rsidP="00BF5CA5">
            <w:pPr>
              <w:rPr>
                <w:szCs w:val="24"/>
              </w:rPr>
            </w:pPr>
            <w:r w:rsidRPr="00877703">
              <w:rPr>
                <w:szCs w:val="24"/>
              </w:rPr>
              <w:t>Юридический адрес: ______________________</w:t>
            </w:r>
          </w:p>
          <w:p w:rsidR="00C912F5" w:rsidRPr="00877703" w:rsidRDefault="00C912F5" w:rsidP="00BF5CA5">
            <w:pPr>
              <w:rPr>
                <w:szCs w:val="24"/>
              </w:rPr>
            </w:pPr>
            <w:r w:rsidRPr="00877703">
              <w:rPr>
                <w:szCs w:val="24"/>
              </w:rPr>
              <w:t>Фактический адрес: _______________________</w:t>
            </w:r>
          </w:p>
          <w:p w:rsidR="00C912F5" w:rsidRPr="00877703" w:rsidRDefault="00C912F5" w:rsidP="00BF5CA5">
            <w:pPr>
              <w:rPr>
                <w:szCs w:val="24"/>
              </w:rPr>
            </w:pPr>
            <w:r w:rsidRPr="00877703">
              <w:rPr>
                <w:szCs w:val="24"/>
              </w:rPr>
              <w:t>Почтовый адрес:  ________________________</w:t>
            </w:r>
          </w:p>
          <w:p w:rsidR="00C912F5" w:rsidRPr="00877703" w:rsidRDefault="00C912F5" w:rsidP="00BF5CA5">
            <w:pPr>
              <w:rPr>
                <w:szCs w:val="24"/>
              </w:rPr>
            </w:pPr>
            <w:r w:rsidRPr="00877703">
              <w:rPr>
                <w:szCs w:val="24"/>
              </w:rPr>
              <w:t>Р/</w:t>
            </w:r>
            <w:proofErr w:type="spellStart"/>
            <w:r w:rsidRPr="00877703">
              <w:rPr>
                <w:szCs w:val="24"/>
              </w:rPr>
              <w:t>сч</w:t>
            </w:r>
            <w:proofErr w:type="spellEnd"/>
            <w:r w:rsidRPr="00877703">
              <w:rPr>
                <w:szCs w:val="24"/>
              </w:rPr>
              <w:t xml:space="preserve">  ___________________________________</w:t>
            </w:r>
          </w:p>
          <w:p w:rsidR="00C912F5" w:rsidRPr="00877703" w:rsidRDefault="00C912F5" w:rsidP="00BF5CA5">
            <w:pPr>
              <w:rPr>
                <w:szCs w:val="24"/>
              </w:rPr>
            </w:pPr>
            <w:r w:rsidRPr="00877703">
              <w:rPr>
                <w:szCs w:val="24"/>
              </w:rPr>
              <w:t>в ______________________________________</w:t>
            </w:r>
          </w:p>
          <w:p w:rsidR="00C912F5" w:rsidRPr="00877703" w:rsidRDefault="00C912F5" w:rsidP="00BF5CA5">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C912F5" w:rsidRPr="00877703" w:rsidRDefault="00C912F5" w:rsidP="00BF5CA5">
            <w:pPr>
              <w:rPr>
                <w:szCs w:val="24"/>
              </w:rPr>
            </w:pPr>
            <w:r w:rsidRPr="00877703">
              <w:rPr>
                <w:szCs w:val="24"/>
              </w:rPr>
              <w:t>БИК ___________________________________</w:t>
            </w:r>
          </w:p>
          <w:p w:rsidR="00C912F5" w:rsidRPr="00877703" w:rsidRDefault="00C912F5" w:rsidP="00BF5CA5">
            <w:pPr>
              <w:rPr>
                <w:szCs w:val="24"/>
              </w:rPr>
            </w:pPr>
            <w:r w:rsidRPr="00877703">
              <w:rPr>
                <w:szCs w:val="24"/>
              </w:rPr>
              <w:t>ОКПО __________________________________</w:t>
            </w:r>
          </w:p>
          <w:p w:rsidR="00C912F5" w:rsidRPr="00877703" w:rsidRDefault="00C912F5" w:rsidP="00BF5CA5">
            <w:pPr>
              <w:jc w:val="center"/>
              <w:rPr>
                <w:szCs w:val="24"/>
              </w:rPr>
            </w:pPr>
            <w:r w:rsidRPr="00877703">
              <w:rPr>
                <w:szCs w:val="24"/>
              </w:rPr>
              <w:t>ОКОНХ___________________________________</w:t>
            </w:r>
          </w:p>
        </w:tc>
      </w:tr>
      <w:tr w:rsidR="00C912F5" w:rsidRPr="00877703" w:rsidTr="00BF5CA5">
        <w:tc>
          <w:tcPr>
            <w:tcW w:w="10025" w:type="dxa"/>
            <w:gridSpan w:val="2"/>
            <w:tcBorders>
              <w:top w:val="single" w:sz="4" w:space="0" w:color="auto"/>
              <w:left w:val="single" w:sz="4" w:space="0" w:color="auto"/>
              <w:bottom w:val="single" w:sz="4" w:space="0" w:color="auto"/>
              <w:right w:val="single" w:sz="4" w:space="0" w:color="auto"/>
            </w:tcBorders>
            <w:hideMark/>
          </w:tcPr>
          <w:p w:rsidR="00C912F5" w:rsidRPr="00877703" w:rsidRDefault="00C912F5" w:rsidP="00BF5CA5">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912F5" w:rsidRPr="00877703" w:rsidRDefault="00C912F5" w:rsidP="00C912F5">
      <w:pPr>
        <w:jc w:val="both"/>
        <w:rPr>
          <w:szCs w:val="24"/>
        </w:rPr>
      </w:pPr>
    </w:p>
    <w:p w:rsidR="00C912F5" w:rsidRPr="00877703" w:rsidRDefault="00C912F5" w:rsidP="00C912F5">
      <w:pPr>
        <w:pStyle w:val="2"/>
        <w:rPr>
          <w:szCs w:val="24"/>
        </w:rPr>
      </w:pPr>
    </w:p>
    <w:p w:rsidR="00C912F5" w:rsidRPr="00877703" w:rsidRDefault="00C912F5" w:rsidP="00C912F5">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C912F5" w:rsidRPr="00877703" w:rsidRDefault="00C912F5" w:rsidP="00C912F5">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C912F5" w:rsidRPr="00877703" w:rsidRDefault="00C912F5" w:rsidP="00C912F5">
      <w:pPr>
        <w:pStyle w:val="2"/>
        <w:rPr>
          <w:bCs/>
          <w:szCs w:val="24"/>
        </w:rPr>
      </w:pPr>
    </w:p>
    <w:p w:rsidR="00C912F5" w:rsidRPr="003930F1" w:rsidRDefault="00C912F5" w:rsidP="00C912F5">
      <w:r w:rsidRPr="003930F1">
        <w:t>Заместитель генерального директора-</w:t>
      </w:r>
    </w:p>
    <w:p w:rsidR="00C912F5" w:rsidRPr="003930F1" w:rsidRDefault="00C912F5" w:rsidP="00C912F5">
      <w:r w:rsidRPr="003930F1">
        <w:t>Директор филиала "Кольский" ОАО "ТГК-1"</w:t>
      </w:r>
    </w:p>
    <w:p w:rsidR="00C912F5" w:rsidRDefault="00C912F5" w:rsidP="00C912F5">
      <w:pPr>
        <w:jc w:val="both"/>
        <w:rPr>
          <w:szCs w:val="24"/>
        </w:rPr>
      </w:pPr>
      <w:r w:rsidRPr="003930F1">
        <w:t>____________ А.Г. Антипов</w:t>
      </w:r>
      <w:r w:rsidRPr="00877703">
        <w:rPr>
          <w:szCs w:val="24"/>
        </w:rPr>
        <w:tab/>
      </w:r>
      <w:r w:rsidRPr="00877703">
        <w:rPr>
          <w:szCs w:val="24"/>
        </w:rPr>
        <w:tab/>
      </w:r>
      <w:r w:rsidRPr="00877703">
        <w:rPr>
          <w:szCs w:val="24"/>
        </w:rPr>
        <w:tab/>
      </w:r>
      <w:r w:rsidRPr="00877703">
        <w:rPr>
          <w:szCs w:val="24"/>
        </w:rPr>
        <w:tab/>
      </w:r>
      <w:r w:rsidRPr="00877703">
        <w:rPr>
          <w:szCs w:val="24"/>
        </w:rPr>
        <w:tab/>
        <w:t>______________________</w:t>
      </w:r>
    </w:p>
    <w:p w:rsidR="00C912F5" w:rsidRPr="00877703" w:rsidRDefault="00C912F5" w:rsidP="00C912F5">
      <w:pPr>
        <w:jc w:val="both"/>
        <w:rPr>
          <w:szCs w:val="24"/>
        </w:rPr>
      </w:pPr>
    </w:p>
    <w:p w:rsidR="00C912F5" w:rsidRDefault="00C912F5" w:rsidP="00C912F5">
      <w:pPr>
        <w:rPr>
          <w:szCs w:val="24"/>
        </w:rPr>
      </w:pPr>
    </w:p>
    <w:p w:rsidR="00C912F5" w:rsidRPr="00C912F5" w:rsidRDefault="00C912F5" w:rsidP="00C912F5">
      <w:pPr>
        <w:ind w:left="6420"/>
        <w:jc w:val="right"/>
        <w:rPr>
          <w:color w:val="000000"/>
          <w:szCs w:val="24"/>
        </w:rPr>
      </w:pPr>
      <w:r w:rsidRPr="00C912F5">
        <w:rPr>
          <w:color w:val="000000"/>
          <w:szCs w:val="24"/>
        </w:rPr>
        <w:t>Приложение № 12</w:t>
      </w:r>
    </w:p>
    <w:p w:rsidR="00C912F5" w:rsidRPr="00C912F5" w:rsidRDefault="00C912F5" w:rsidP="00C912F5">
      <w:pPr>
        <w:tabs>
          <w:tab w:val="left" w:leader="underscore" w:pos="8472"/>
        </w:tabs>
        <w:ind w:left="6420"/>
        <w:jc w:val="right"/>
        <w:rPr>
          <w:color w:val="000000"/>
          <w:szCs w:val="24"/>
        </w:rPr>
      </w:pPr>
      <w:r w:rsidRPr="00C912F5">
        <w:rPr>
          <w:color w:val="000000"/>
          <w:szCs w:val="24"/>
        </w:rPr>
        <w:t>к договору №</w:t>
      </w:r>
      <w:r w:rsidRPr="00C912F5">
        <w:rPr>
          <w:color w:val="000000"/>
          <w:szCs w:val="24"/>
        </w:rPr>
        <w:tab/>
      </w:r>
    </w:p>
    <w:p w:rsidR="00C912F5" w:rsidRPr="00C912F5" w:rsidRDefault="00C912F5" w:rsidP="00C912F5">
      <w:pPr>
        <w:tabs>
          <w:tab w:val="left" w:leader="underscore" w:pos="7914"/>
        </w:tabs>
        <w:ind w:left="6420"/>
        <w:jc w:val="right"/>
        <w:rPr>
          <w:color w:val="000000"/>
          <w:szCs w:val="24"/>
        </w:rPr>
      </w:pPr>
      <w:r w:rsidRPr="00C912F5">
        <w:rPr>
          <w:color w:val="000000"/>
          <w:szCs w:val="24"/>
        </w:rPr>
        <w:t xml:space="preserve">от « ___» </w:t>
      </w:r>
      <w:r w:rsidRPr="00C912F5">
        <w:rPr>
          <w:color w:val="000000"/>
          <w:szCs w:val="24"/>
        </w:rPr>
        <w:tab/>
        <w:t>20__ г.</w:t>
      </w:r>
    </w:p>
    <w:p w:rsidR="00C912F5" w:rsidRPr="00C912F5" w:rsidRDefault="00C912F5" w:rsidP="00C912F5">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C912F5" w:rsidRPr="00C912F5" w:rsidRDefault="00C912F5" w:rsidP="00C912F5">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C912F5" w:rsidRPr="00C912F5" w:rsidRDefault="00C912F5" w:rsidP="00C912F5">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C912F5" w:rsidRPr="00C912F5" w:rsidRDefault="00C912F5" w:rsidP="00C912F5">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C912F5" w:rsidRPr="00C912F5" w:rsidRDefault="00C912F5" w:rsidP="00C912F5">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912F5">
        <w:rPr>
          <w:rFonts w:ascii="Times New Roman" w:hAnsi="Times New Roman" w:cs="Times New Roman"/>
          <w:sz w:val="24"/>
          <w:szCs w:val="24"/>
        </w:rPr>
        <w:t>Соглашение о предоставлении сведений</w:t>
      </w:r>
    </w:p>
    <w:p w:rsidR="00C912F5" w:rsidRPr="00C912F5" w:rsidRDefault="00C912F5" w:rsidP="00C912F5">
      <w:pPr>
        <w:pStyle w:val="Barcode0"/>
        <w:shd w:val="clear" w:color="auto" w:fill="auto"/>
        <w:tabs>
          <w:tab w:val="left" w:pos="2843"/>
        </w:tabs>
        <w:ind w:right="60"/>
        <w:jc w:val="both"/>
        <w:rPr>
          <w:rFonts w:ascii="Times New Roman" w:hAnsi="Times New Roman" w:cs="Times New Roman"/>
          <w:sz w:val="24"/>
          <w:szCs w:val="24"/>
        </w:rPr>
      </w:pPr>
      <w:r w:rsidRPr="00C912F5">
        <w:rPr>
          <w:rFonts w:ascii="Times New Roman" w:hAnsi="Times New Roman" w:cs="Times New Roman"/>
          <w:sz w:val="24"/>
          <w:szCs w:val="24"/>
        </w:rPr>
        <w:t xml:space="preserve">                                к договору № _________/__________от «____»_________201__г.</w:t>
      </w:r>
    </w:p>
    <w:p w:rsidR="00C912F5" w:rsidRPr="00C912F5" w:rsidRDefault="00C912F5" w:rsidP="00C912F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912F5" w:rsidRPr="00C912F5" w:rsidRDefault="00C912F5" w:rsidP="00C912F5">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912F5">
        <w:rPr>
          <w:rFonts w:ascii="Times New Roman" w:hAnsi="Times New Roman" w:cs="Times New Roman"/>
          <w:i/>
          <w:sz w:val="24"/>
          <w:szCs w:val="24"/>
        </w:rPr>
        <w:t xml:space="preserve">г. </w:t>
      </w:r>
      <w:r w:rsidRPr="00C912F5">
        <w:rPr>
          <w:rFonts w:ascii="Times New Roman" w:hAnsi="Times New Roman" w:cs="Times New Roman"/>
          <w:sz w:val="24"/>
          <w:szCs w:val="24"/>
        </w:rPr>
        <w:t xml:space="preserve">Мурманск </w:t>
      </w:r>
      <w:r w:rsidRPr="00C912F5">
        <w:rPr>
          <w:rFonts w:ascii="Times New Roman" w:hAnsi="Times New Roman" w:cs="Times New Roman"/>
          <w:i/>
          <w:sz w:val="24"/>
          <w:szCs w:val="24"/>
        </w:rPr>
        <w:t xml:space="preserve">                                                                               </w:t>
      </w:r>
      <w:r w:rsidRPr="00C912F5">
        <w:rPr>
          <w:rFonts w:ascii="Times New Roman" w:hAnsi="Times New Roman" w:cs="Times New Roman"/>
          <w:sz w:val="24"/>
          <w:szCs w:val="24"/>
        </w:rPr>
        <w:t>«___» __________201__г.</w:t>
      </w:r>
    </w:p>
    <w:p w:rsidR="00C912F5" w:rsidRPr="00C912F5" w:rsidRDefault="00C912F5" w:rsidP="00C912F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912F5" w:rsidRPr="00C912F5" w:rsidRDefault="00C912F5" w:rsidP="00C912F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C912F5" w:rsidRPr="00C912F5" w:rsidRDefault="00C912F5" w:rsidP="00C912F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912F5">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C912F5" w:rsidRPr="00C912F5" w:rsidRDefault="00C912F5" w:rsidP="00C912F5">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912F5">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C912F5" w:rsidRPr="00C912F5" w:rsidRDefault="00C912F5" w:rsidP="00C912F5">
      <w:pPr>
        <w:pStyle w:val="Barcode0"/>
        <w:tabs>
          <w:tab w:val="left" w:pos="284"/>
        </w:tabs>
        <w:ind w:right="60"/>
        <w:jc w:val="both"/>
        <w:rPr>
          <w:rFonts w:ascii="Times New Roman" w:hAnsi="Times New Roman" w:cs="Times New Roman"/>
          <w:sz w:val="24"/>
          <w:szCs w:val="24"/>
        </w:rPr>
      </w:pPr>
      <w:r w:rsidRPr="00C912F5">
        <w:rPr>
          <w:rStyle w:val="Barcode"/>
          <w:rFonts w:ascii="Times New Roman" w:hAnsi="Times New Roman" w:cs="Times New Roman"/>
          <w:sz w:val="24"/>
          <w:szCs w:val="24"/>
        </w:rPr>
        <w:tab/>
      </w:r>
      <w:r w:rsidRPr="00C912F5">
        <w:rPr>
          <w:rStyle w:val="Barcode"/>
          <w:rFonts w:ascii="Times New Roman" w:hAnsi="Times New Roman" w:cs="Times New Roman"/>
          <w:sz w:val="24"/>
          <w:szCs w:val="24"/>
        </w:rPr>
        <w:tab/>
      </w:r>
      <w:r w:rsidRPr="00C912F5">
        <w:rPr>
          <w:rFonts w:ascii="Times New Roman" w:hAnsi="Times New Roman" w:cs="Times New Roman"/>
          <w:sz w:val="24"/>
          <w:szCs w:val="24"/>
          <w:shd w:val="clear" w:color="auto" w:fill="FFFFFF"/>
        </w:rPr>
        <w:t xml:space="preserve">Подрядчик </w:t>
      </w:r>
      <w:r w:rsidRPr="00C912F5">
        <w:rPr>
          <w:rStyle w:val="Barcode"/>
          <w:rFonts w:ascii="Times New Roman" w:hAnsi="Times New Roman" w:cs="Times New Roman"/>
          <w:color w:val="000000"/>
          <w:sz w:val="24"/>
          <w:szCs w:val="24"/>
        </w:rPr>
        <w:t xml:space="preserve">(Исполнитель) </w:t>
      </w:r>
      <w:r w:rsidRPr="00C912F5">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C912F5" w:rsidRPr="00C912F5" w:rsidRDefault="00C912F5" w:rsidP="00C912F5">
      <w:pPr>
        <w:pStyle w:val="Barcode0"/>
        <w:tabs>
          <w:tab w:val="left" w:pos="284"/>
        </w:tabs>
        <w:ind w:right="60"/>
        <w:jc w:val="both"/>
        <w:rPr>
          <w:rFonts w:ascii="Times New Roman" w:hAnsi="Times New Roman" w:cs="Times New Roman"/>
          <w:sz w:val="24"/>
          <w:szCs w:val="24"/>
          <w:shd w:val="clear" w:color="auto" w:fill="FFFFFF"/>
        </w:rPr>
      </w:pPr>
      <w:r w:rsidRPr="00C912F5">
        <w:rPr>
          <w:rFonts w:ascii="Times New Roman" w:hAnsi="Times New Roman" w:cs="Times New Roman"/>
          <w:sz w:val="24"/>
          <w:szCs w:val="24"/>
          <w:shd w:val="clear" w:color="auto" w:fill="FFFFFF"/>
        </w:rPr>
        <w:tab/>
      </w:r>
      <w:r w:rsidRPr="00C912F5">
        <w:rPr>
          <w:rFonts w:ascii="Times New Roman" w:hAnsi="Times New Roman" w:cs="Times New Roman"/>
          <w:sz w:val="24"/>
          <w:szCs w:val="24"/>
          <w:shd w:val="clear" w:color="auto" w:fill="FFFFFF"/>
        </w:rPr>
        <w:tab/>
        <w:t xml:space="preserve">Подрядчик </w:t>
      </w:r>
      <w:r w:rsidRPr="00C912F5">
        <w:rPr>
          <w:rStyle w:val="Barcode"/>
          <w:rFonts w:ascii="Times New Roman" w:hAnsi="Times New Roman" w:cs="Times New Roman"/>
          <w:color w:val="000000"/>
          <w:sz w:val="24"/>
          <w:szCs w:val="24"/>
        </w:rPr>
        <w:t xml:space="preserve">(Исполнитель) </w:t>
      </w:r>
      <w:r w:rsidRPr="00C912F5">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912F5" w:rsidRPr="00C912F5" w:rsidRDefault="00C912F5" w:rsidP="00C912F5">
      <w:pPr>
        <w:tabs>
          <w:tab w:val="left" w:pos="567"/>
          <w:tab w:val="left" w:pos="851"/>
        </w:tabs>
        <w:ind w:left="1134"/>
        <w:jc w:val="both"/>
        <w:rPr>
          <w:szCs w:val="24"/>
        </w:rPr>
      </w:pPr>
    </w:p>
    <w:p w:rsidR="00C912F5" w:rsidRPr="00C912F5" w:rsidRDefault="00C912F5" w:rsidP="00C912F5">
      <w:pPr>
        <w:tabs>
          <w:tab w:val="left" w:pos="567"/>
          <w:tab w:val="left" w:pos="851"/>
        </w:tabs>
        <w:jc w:val="both"/>
        <w:rPr>
          <w:szCs w:val="24"/>
        </w:rPr>
      </w:pPr>
    </w:p>
    <w:p w:rsidR="00C912F5" w:rsidRPr="00C912F5" w:rsidRDefault="00C912F5" w:rsidP="00C912F5">
      <w:pPr>
        <w:tabs>
          <w:tab w:val="left" w:pos="567"/>
          <w:tab w:val="left" w:pos="851"/>
        </w:tabs>
        <w:jc w:val="both"/>
        <w:rPr>
          <w:szCs w:val="24"/>
        </w:rPr>
      </w:pPr>
    </w:p>
    <w:p w:rsidR="00C912F5" w:rsidRPr="00C912F5" w:rsidRDefault="00C912F5" w:rsidP="00C912F5">
      <w:pPr>
        <w:tabs>
          <w:tab w:val="left" w:pos="567"/>
          <w:tab w:val="left" w:pos="851"/>
        </w:tabs>
        <w:jc w:val="both"/>
        <w:rPr>
          <w:szCs w:val="24"/>
        </w:rPr>
      </w:pPr>
    </w:p>
    <w:p w:rsidR="00C912F5" w:rsidRPr="00C912F5" w:rsidRDefault="00C912F5" w:rsidP="00C912F5">
      <w:pPr>
        <w:tabs>
          <w:tab w:val="left" w:pos="567"/>
          <w:tab w:val="left" w:pos="851"/>
        </w:tabs>
        <w:jc w:val="both"/>
        <w:rPr>
          <w:szCs w:val="24"/>
        </w:rPr>
      </w:pPr>
      <w:r w:rsidRPr="00C912F5">
        <w:rPr>
          <w:szCs w:val="24"/>
        </w:rPr>
        <w:t xml:space="preserve">  </w:t>
      </w:r>
      <w:r w:rsidRPr="00C912F5">
        <w:rPr>
          <w:rStyle w:val="Barcode"/>
          <w:color w:val="000000"/>
          <w:szCs w:val="24"/>
        </w:rPr>
        <w:t>Подрядчик (Исполнитель)________________      Заказчик ____________________________</w:t>
      </w:r>
    </w:p>
    <w:p w:rsidR="00C912F5" w:rsidRPr="00C912F5" w:rsidRDefault="00C912F5" w:rsidP="00C912F5">
      <w:pPr>
        <w:rPr>
          <w:szCs w:val="24"/>
        </w:rPr>
      </w:pPr>
    </w:p>
    <w:p w:rsidR="00C912F5" w:rsidRPr="00C912F5" w:rsidRDefault="00C912F5" w:rsidP="00C912F5">
      <w:pPr>
        <w:rPr>
          <w:szCs w:val="24"/>
        </w:rPr>
      </w:pPr>
    </w:p>
    <w:p w:rsidR="00C912F5" w:rsidRPr="00C912F5" w:rsidRDefault="00C912F5" w:rsidP="00C912F5">
      <w:pPr>
        <w:rPr>
          <w:szCs w:val="24"/>
        </w:rPr>
      </w:pPr>
    </w:p>
    <w:p w:rsidR="00C912F5" w:rsidRPr="00C912F5" w:rsidRDefault="00C912F5" w:rsidP="00C912F5">
      <w:pPr>
        <w:rPr>
          <w:szCs w:val="24"/>
        </w:rPr>
      </w:pPr>
    </w:p>
    <w:p w:rsidR="00C912F5" w:rsidRPr="00C912F5" w:rsidRDefault="00C912F5" w:rsidP="00C912F5">
      <w:pPr>
        <w:rPr>
          <w:szCs w:val="24"/>
        </w:rPr>
      </w:pPr>
    </w:p>
    <w:p w:rsidR="00C912F5" w:rsidRPr="00C912F5" w:rsidRDefault="00C912F5" w:rsidP="00C912F5">
      <w:pPr>
        <w:rPr>
          <w:szCs w:val="24"/>
        </w:rPr>
      </w:pPr>
    </w:p>
    <w:p w:rsidR="00D023C1" w:rsidRPr="00C912F5" w:rsidRDefault="00D023C1">
      <w:pPr>
        <w:rPr>
          <w:szCs w:val="24"/>
        </w:rPr>
      </w:pPr>
    </w:p>
    <w:sectPr w:rsidR="00D023C1" w:rsidRPr="00C912F5" w:rsidSect="00187664">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841" w:rsidRDefault="00FB5A66">
      <w:r>
        <w:separator/>
      </w:r>
    </w:p>
  </w:endnote>
  <w:endnote w:type="continuationSeparator" w:id="0">
    <w:p w:rsidR="00462841" w:rsidRDefault="00FB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FB1" w:rsidRDefault="00C912F5" w:rsidP="000D6105">
    <w:pPr>
      <w:pStyle w:val="a3"/>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185D3B">
      <w:rPr>
        <w:noProof/>
      </w:rPr>
      <w:t>7</w:t>
    </w:r>
    <w:r w:rsidRPr="003B44B1">
      <w:fldChar w:fldCharType="end"/>
    </w:r>
  </w:p>
  <w:p w:rsidR="00740FB1" w:rsidRPr="000D6105" w:rsidRDefault="00185D3B" w:rsidP="000D610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841" w:rsidRDefault="00FB5A66">
      <w:r>
        <w:separator/>
      </w:r>
    </w:p>
  </w:footnote>
  <w:footnote w:type="continuationSeparator" w:id="0">
    <w:p w:rsidR="00462841" w:rsidRDefault="00FB5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15:restartNumberingAfterBreak="0">
    <w:nsid w:val="683516D7"/>
    <w:multiLevelType w:val="hybridMultilevel"/>
    <w:tmpl w:val="AC84DCE4"/>
    <w:lvl w:ilvl="0" w:tplc="D20473DE">
      <w:start w:val="1"/>
      <w:numFmt w:val="bullet"/>
      <w:lvlText w:val=""/>
      <w:lvlJc w:val="left"/>
      <w:pPr>
        <w:ind w:left="928"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1"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2"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356"/>
    <w:rsid w:val="00185D3B"/>
    <w:rsid w:val="003D656A"/>
    <w:rsid w:val="00462841"/>
    <w:rsid w:val="00B2500E"/>
    <w:rsid w:val="00C912F5"/>
    <w:rsid w:val="00CB2014"/>
    <w:rsid w:val="00D023C1"/>
    <w:rsid w:val="00D87356"/>
    <w:rsid w:val="00E94570"/>
    <w:rsid w:val="00FB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9A3468-4AD4-4511-A9F6-8F0FA14D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2F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912F5"/>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2F5"/>
    <w:rPr>
      <w:rFonts w:ascii="Times New Roman" w:eastAsia="Times New Roman" w:hAnsi="Times New Roman" w:cs="Times New Roman"/>
      <w:b/>
      <w:sz w:val="24"/>
      <w:szCs w:val="20"/>
      <w:lang w:eastAsia="ru-RU"/>
    </w:rPr>
  </w:style>
  <w:style w:type="paragraph" w:styleId="a3">
    <w:name w:val="footer"/>
    <w:basedOn w:val="a"/>
    <w:link w:val="a4"/>
    <w:uiPriority w:val="99"/>
    <w:unhideWhenUsed/>
    <w:rsid w:val="00C912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uiPriority w:val="99"/>
    <w:rsid w:val="00C912F5"/>
  </w:style>
  <w:style w:type="paragraph" w:styleId="a5">
    <w:name w:val="Body Text"/>
    <w:basedOn w:val="a"/>
    <w:link w:val="a6"/>
    <w:semiHidden/>
    <w:unhideWhenUsed/>
    <w:rsid w:val="00C912F5"/>
    <w:pPr>
      <w:spacing w:line="240" w:lineRule="atLeast"/>
      <w:jc w:val="both"/>
    </w:pPr>
    <w:rPr>
      <w:lang w:val="x-none" w:eastAsia="x-none"/>
    </w:rPr>
  </w:style>
  <w:style w:type="character" w:customStyle="1" w:styleId="a6">
    <w:name w:val="Основной текст Знак"/>
    <w:basedOn w:val="a0"/>
    <w:link w:val="a5"/>
    <w:semiHidden/>
    <w:rsid w:val="00C912F5"/>
    <w:rPr>
      <w:rFonts w:ascii="Times New Roman" w:eastAsia="Times New Roman" w:hAnsi="Times New Roman" w:cs="Times New Roman"/>
      <w:sz w:val="24"/>
      <w:szCs w:val="20"/>
      <w:lang w:val="x-none" w:eastAsia="x-none"/>
    </w:rPr>
  </w:style>
  <w:style w:type="paragraph" w:styleId="a7">
    <w:name w:val="Body Text Indent"/>
    <w:basedOn w:val="a"/>
    <w:link w:val="a8"/>
    <w:semiHidden/>
    <w:unhideWhenUsed/>
    <w:rsid w:val="00C912F5"/>
    <w:pPr>
      <w:widowControl w:val="0"/>
      <w:snapToGrid w:val="0"/>
      <w:spacing w:line="240" w:lineRule="atLeast"/>
      <w:ind w:firstLine="720"/>
      <w:jc w:val="both"/>
    </w:pPr>
  </w:style>
  <w:style w:type="character" w:customStyle="1" w:styleId="a8">
    <w:name w:val="Основной текст с отступом Знак"/>
    <w:basedOn w:val="a0"/>
    <w:link w:val="a7"/>
    <w:semiHidden/>
    <w:rsid w:val="00C912F5"/>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C912F5"/>
    <w:rPr>
      <w:lang w:val="x-none" w:eastAsia="x-none"/>
    </w:rPr>
  </w:style>
  <w:style w:type="character" w:customStyle="1" w:styleId="20">
    <w:name w:val="Основной текст 2 Знак"/>
    <w:basedOn w:val="a0"/>
    <w:link w:val="2"/>
    <w:uiPriority w:val="99"/>
    <w:semiHidden/>
    <w:rsid w:val="00C912F5"/>
    <w:rPr>
      <w:rFonts w:ascii="Times New Roman" w:eastAsia="Times New Roman" w:hAnsi="Times New Roman" w:cs="Times New Roman"/>
      <w:sz w:val="24"/>
      <w:szCs w:val="20"/>
      <w:lang w:val="x-none" w:eastAsia="x-none"/>
    </w:rPr>
  </w:style>
  <w:style w:type="paragraph" w:styleId="a9">
    <w:name w:val="List Paragraph"/>
    <w:basedOn w:val="a"/>
    <w:uiPriority w:val="34"/>
    <w:qFormat/>
    <w:rsid w:val="00C912F5"/>
    <w:pPr>
      <w:spacing w:after="200" w:line="276" w:lineRule="auto"/>
      <w:ind w:left="708"/>
    </w:pPr>
    <w:rPr>
      <w:rFonts w:ascii="Calibri" w:hAnsi="Calibri"/>
      <w:sz w:val="22"/>
      <w:szCs w:val="22"/>
      <w:lang w:eastAsia="en-US"/>
    </w:rPr>
  </w:style>
  <w:style w:type="paragraph" w:customStyle="1" w:styleId="ConsPlusNonformat">
    <w:name w:val="ConsPlusNonformat"/>
    <w:rsid w:val="00C912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
    <w:locked/>
    <w:rsid w:val="00C912F5"/>
    <w:rPr>
      <w:sz w:val="24"/>
      <w:szCs w:val="24"/>
      <w:shd w:val="clear" w:color="auto" w:fill="FFFFFF"/>
    </w:rPr>
  </w:style>
  <w:style w:type="paragraph" w:customStyle="1" w:styleId="3">
    <w:name w:val="Основной текст3"/>
    <w:basedOn w:val="a"/>
    <w:link w:val="Bodytext"/>
    <w:rsid w:val="00C912F5"/>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C912F5"/>
    <w:rPr>
      <w:sz w:val="24"/>
      <w:szCs w:val="24"/>
      <w:shd w:val="clear" w:color="auto" w:fill="FFFFFF"/>
    </w:rPr>
  </w:style>
  <w:style w:type="paragraph" w:customStyle="1" w:styleId="Heading70">
    <w:name w:val="Heading #7"/>
    <w:basedOn w:val="a"/>
    <w:link w:val="Heading7"/>
    <w:rsid w:val="00C912F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912F5"/>
    <w:rPr>
      <w:shd w:val="clear" w:color="auto" w:fill="FFFFFF"/>
    </w:rPr>
  </w:style>
  <w:style w:type="paragraph" w:customStyle="1" w:styleId="Barcode0">
    <w:name w:val="Barcode"/>
    <w:basedOn w:val="a"/>
    <w:link w:val="Barcode"/>
    <w:uiPriority w:val="99"/>
    <w:rsid w:val="00C912F5"/>
    <w:pPr>
      <w:widowControl w:val="0"/>
      <w:shd w:val="clear" w:color="auto" w:fill="FFFFFF"/>
    </w:pPr>
    <w:rPr>
      <w:rFonts w:asciiTheme="minorHAnsi" w:eastAsiaTheme="minorHAnsi" w:hAnsiTheme="minorHAnsi" w:cstheme="minorBidi"/>
      <w:sz w:val="22"/>
      <w:szCs w:val="22"/>
      <w:lang w:eastAsia="en-US"/>
    </w:rPr>
  </w:style>
  <w:style w:type="character" w:styleId="aa">
    <w:name w:val="footnote reference"/>
    <w:semiHidden/>
    <w:unhideWhenUsed/>
    <w:rsid w:val="00C912F5"/>
    <w:rPr>
      <w:vertAlign w:val="superscript"/>
    </w:rPr>
  </w:style>
  <w:style w:type="character" w:customStyle="1" w:styleId="ab">
    <w:name w:val="Цветовое выделение"/>
    <w:uiPriority w:val="99"/>
    <w:rsid w:val="00C912F5"/>
    <w:rPr>
      <w:b/>
      <w:bCs w:val="0"/>
      <w:color w:val="000080"/>
    </w:rPr>
  </w:style>
  <w:style w:type="character" w:styleId="ac">
    <w:name w:val="Hyperlink"/>
    <w:basedOn w:val="a0"/>
    <w:uiPriority w:val="99"/>
    <w:unhideWhenUsed/>
    <w:rsid w:val="00C912F5"/>
    <w:rPr>
      <w:color w:val="0000FF"/>
      <w:u w:val="single"/>
    </w:rPr>
  </w:style>
  <w:style w:type="character" w:customStyle="1" w:styleId="Bodytext5">
    <w:name w:val="Body text (5)_"/>
    <w:link w:val="Bodytext50"/>
    <w:locked/>
    <w:rsid w:val="00C912F5"/>
    <w:rPr>
      <w:sz w:val="24"/>
      <w:szCs w:val="24"/>
      <w:shd w:val="clear" w:color="auto" w:fill="FFFFFF"/>
    </w:rPr>
  </w:style>
  <w:style w:type="paragraph" w:customStyle="1" w:styleId="Bodytext50">
    <w:name w:val="Body text (5)"/>
    <w:basedOn w:val="a"/>
    <w:link w:val="Bodytext5"/>
    <w:rsid w:val="00C912F5"/>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efromanova@kpges.kola.tg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F218D7B9</Template>
  <TotalTime>31</TotalTime>
  <Pages>21</Pages>
  <Words>10077</Words>
  <Characters>57440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67383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6</cp:revision>
  <dcterms:created xsi:type="dcterms:W3CDTF">2016-03-24T12:23:00Z</dcterms:created>
  <dcterms:modified xsi:type="dcterms:W3CDTF">2016-04-12T05:14:00Z</dcterms:modified>
</cp:coreProperties>
</file>